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0AD7B" w14:textId="75CBF168" w:rsidR="000555AF" w:rsidRDefault="000555AF" w:rsidP="000555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  <w:t>R4-191</w:t>
      </w:r>
      <w:r w:rsidR="004D6E8F">
        <w:rPr>
          <w:b/>
          <w:i/>
          <w:noProof/>
          <w:sz w:val="28"/>
        </w:rPr>
        <w:t>1813</w:t>
      </w:r>
      <w:bookmarkStart w:id="0" w:name="_GoBack"/>
      <w:bookmarkEnd w:id="0"/>
    </w:p>
    <w:p w14:paraId="159CFEA3" w14:textId="5EFC1D1A" w:rsidR="00C77A62" w:rsidRPr="000F2BA9" w:rsidRDefault="000555AF" w:rsidP="000555A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Chongqing, China, October 14</w:t>
      </w:r>
      <w:r w:rsidRPr="00A250BA">
        <w:rPr>
          <w:sz w:val="24"/>
          <w:vertAlign w:val="superscript"/>
        </w:rPr>
        <w:t>th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- 18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573B093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DF71F5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387184AC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3E280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21346098" w:rsidR="00C77A62" w:rsidRDefault="00D2107B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7D32112C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3E280A">
              <w:t>8-26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2FE71DB" w:rsidR="001C1FA1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</w:t>
            </w:r>
          </w:p>
        </w:tc>
      </w:tr>
      <w:tr w:rsidR="00D2107B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6DAA276F" w:rsidR="00D2107B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tests based on simulation results</w:t>
            </w:r>
          </w:p>
        </w:tc>
      </w:tr>
      <w:tr w:rsidR="00D2107B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BC2A" w14:textId="3FE1E774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3E280A">
              <w:rPr>
                <w:noProof/>
              </w:rPr>
              <w:t>o up to date</w:t>
            </w:r>
            <w:r>
              <w:rPr>
                <w:noProof/>
              </w:rPr>
              <w:t xml:space="preserve"> requirement for PUSCH.</w:t>
            </w:r>
          </w:p>
          <w:p w14:paraId="62DFF95F" w14:textId="587917D8" w:rsidR="001C1FA1" w:rsidRDefault="001C1FA1" w:rsidP="00D21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6B4F9E7" w:rsidR="001E41F3" w:rsidRDefault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105D24DD" w:rsidR="00D1258E" w:rsidRDefault="00B45033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D1258E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F71F5" w14:paraId="07B62479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E288E" w14:textId="77777777" w:rsidR="00DF71F5" w:rsidRDefault="00DF71F5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67652" w14:textId="77777777" w:rsidR="00DF71F5" w:rsidRDefault="00DF71F5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88D0EFA" w14:textId="77777777" w:rsidR="0089365F" w:rsidRPr="0006458D" w:rsidRDefault="0089365F" w:rsidP="0089365F">
      <w:pPr>
        <w:pStyle w:val="Heading4"/>
      </w:pPr>
      <w:bookmarkStart w:id="3" w:name="_Toc13079911"/>
      <w:r w:rsidRPr="0006458D">
        <w:t>11.2.2.1</w:t>
      </w:r>
      <w:r w:rsidRPr="0006458D">
        <w:tab/>
        <w:t>Requirements for PUSCH with transform precoding disabled</w:t>
      </w:r>
      <w:bookmarkEnd w:id="3"/>
    </w:p>
    <w:p w14:paraId="66846F6D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4" w:name="_Toc13079912"/>
      <w:r w:rsidRPr="0006458D">
        <w:rPr>
          <w:rFonts w:eastAsia="Malgun Gothic"/>
        </w:rPr>
        <w:t>11.2.2.1.1</w:t>
      </w:r>
      <w:r w:rsidRPr="0006458D">
        <w:rPr>
          <w:rFonts w:eastAsia="Malgun Gothic"/>
        </w:rPr>
        <w:tab/>
        <w:t>General</w:t>
      </w:r>
      <w:bookmarkEnd w:id="4"/>
    </w:p>
    <w:p w14:paraId="01B383F0" w14:textId="77777777" w:rsidR="0089365F" w:rsidRPr="0006458D" w:rsidRDefault="0089365F" w:rsidP="0089365F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ED951C5" w14:textId="77777777" w:rsidR="0089365F" w:rsidRPr="0006458D" w:rsidRDefault="0089365F" w:rsidP="0089365F">
      <w:pPr>
        <w:pStyle w:val="TH"/>
      </w:pPr>
      <w:r w:rsidRPr="0006458D">
        <w:t>Table 11.2.2.1</w:t>
      </w:r>
      <w:r w:rsidRPr="0006458D">
        <w:rPr>
          <w:lang w:eastAsia="zh-CN"/>
        </w:rPr>
        <w:t>.1</w:t>
      </w:r>
      <w:r w:rsidRPr="0006458D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9365F" w:rsidRPr="0006458D" w14:paraId="4B6027D0" w14:textId="77777777" w:rsidTr="009964B0">
        <w:trPr>
          <w:jc w:val="center"/>
        </w:trPr>
        <w:tc>
          <w:tcPr>
            <w:tcW w:w="6516" w:type="dxa"/>
            <w:gridSpan w:val="2"/>
          </w:tcPr>
          <w:p w14:paraId="5222ECA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20DCA2D9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89365F" w:rsidRPr="0006458D" w14:paraId="5B063956" w14:textId="77777777" w:rsidTr="009964B0">
        <w:trPr>
          <w:jc w:val="center"/>
        </w:trPr>
        <w:tc>
          <w:tcPr>
            <w:tcW w:w="6516" w:type="dxa"/>
            <w:gridSpan w:val="2"/>
          </w:tcPr>
          <w:p w14:paraId="42E42D41" w14:textId="77777777" w:rsidR="0089365F" w:rsidRPr="0006458D" w:rsidRDefault="0089365F" w:rsidP="009964B0">
            <w:pPr>
              <w:pStyle w:val="TAL"/>
            </w:pPr>
            <w:r w:rsidRPr="0006458D">
              <w:t>Transform precoding</w:t>
            </w:r>
          </w:p>
        </w:tc>
        <w:tc>
          <w:tcPr>
            <w:tcW w:w="2551" w:type="dxa"/>
          </w:tcPr>
          <w:p w14:paraId="46A8F68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238AEBD2" w14:textId="77777777" w:rsidTr="009964B0">
        <w:trPr>
          <w:jc w:val="center"/>
        </w:trPr>
        <w:tc>
          <w:tcPr>
            <w:tcW w:w="6516" w:type="dxa"/>
            <w:gridSpan w:val="2"/>
          </w:tcPr>
          <w:p w14:paraId="18D27D19" w14:textId="77777777" w:rsidR="0089365F" w:rsidRPr="0006458D" w:rsidRDefault="0089365F" w:rsidP="009964B0">
            <w:pPr>
              <w:pStyle w:val="TAL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551" w:type="dxa"/>
          </w:tcPr>
          <w:p w14:paraId="5E15EE4A" w14:textId="77777777" w:rsidR="0089365F" w:rsidRPr="0006458D" w:rsidRDefault="0089365F" w:rsidP="009964B0">
            <w:pPr>
              <w:pStyle w:val="TAC"/>
            </w:pPr>
            <w:r w:rsidRPr="0006458D">
              <w:t>60 kHz and 120kHz SCS:</w:t>
            </w:r>
          </w:p>
          <w:p w14:paraId="0A636E4B" w14:textId="77777777" w:rsidR="0089365F" w:rsidRPr="0006458D" w:rsidRDefault="0089365F" w:rsidP="009964B0">
            <w:pPr>
              <w:pStyle w:val="TAC"/>
            </w:pPr>
            <w:r w:rsidRPr="0006458D">
              <w:t>3D1S1U, S=10D:2G:2U</w:t>
            </w:r>
          </w:p>
        </w:tc>
      </w:tr>
      <w:tr w:rsidR="0089365F" w:rsidRPr="0006458D" w14:paraId="55E84FD3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3859016" w14:textId="77777777" w:rsidR="0089365F" w:rsidRPr="0006458D" w:rsidRDefault="0089365F" w:rsidP="009964B0">
            <w:pPr>
              <w:pStyle w:val="TAL"/>
            </w:pPr>
            <w:r w:rsidRPr="0006458D">
              <w:t>HARQ</w:t>
            </w:r>
          </w:p>
        </w:tc>
        <w:tc>
          <w:tcPr>
            <w:tcW w:w="4678" w:type="dxa"/>
          </w:tcPr>
          <w:p w14:paraId="55F569B1" w14:textId="77777777" w:rsidR="0089365F" w:rsidRPr="0006458D" w:rsidRDefault="0089365F" w:rsidP="009964B0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551" w:type="dxa"/>
          </w:tcPr>
          <w:p w14:paraId="42E4930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89365F" w:rsidRPr="0006458D" w14:paraId="11100107" w14:textId="77777777" w:rsidTr="009964B0">
        <w:trPr>
          <w:jc w:val="center"/>
        </w:trPr>
        <w:tc>
          <w:tcPr>
            <w:tcW w:w="1838" w:type="dxa"/>
            <w:vMerge/>
          </w:tcPr>
          <w:p w14:paraId="4C4B2FE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7B79EAD0" w14:textId="77777777" w:rsidR="0089365F" w:rsidRPr="0006458D" w:rsidRDefault="0089365F" w:rsidP="009964B0">
            <w:pPr>
              <w:pStyle w:val="TAL"/>
            </w:pPr>
            <w:r w:rsidRPr="0006458D">
              <w:t>RV sequence</w:t>
            </w:r>
          </w:p>
        </w:tc>
        <w:tc>
          <w:tcPr>
            <w:tcW w:w="2551" w:type="dxa"/>
          </w:tcPr>
          <w:p w14:paraId="0F32205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89365F" w:rsidRPr="0006458D" w14:paraId="08237B35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E042556" w14:textId="77777777" w:rsidR="0089365F" w:rsidRPr="0006458D" w:rsidRDefault="0089365F" w:rsidP="009964B0">
            <w:pPr>
              <w:pStyle w:val="TAL"/>
            </w:pPr>
            <w:r w:rsidRPr="0006458D">
              <w:t>DM-RS</w:t>
            </w:r>
          </w:p>
        </w:tc>
        <w:tc>
          <w:tcPr>
            <w:tcW w:w="4678" w:type="dxa"/>
            <w:vAlign w:val="center"/>
          </w:tcPr>
          <w:p w14:paraId="70192C21" w14:textId="77777777" w:rsidR="0089365F" w:rsidRPr="0006458D" w:rsidRDefault="0089365F" w:rsidP="009964B0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2551" w:type="dxa"/>
          </w:tcPr>
          <w:p w14:paraId="10BEF0A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89365F" w:rsidRPr="0006458D" w14:paraId="40871448" w14:textId="77777777" w:rsidTr="009964B0">
        <w:trPr>
          <w:jc w:val="center"/>
        </w:trPr>
        <w:tc>
          <w:tcPr>
            <w:tcW w:w="1838" w:type="dxa"/>
            <w:vMerge/>
          </w:tcPr>
          <w:p w14:paraId="543A64BD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5F37813F" w14:textId="77777777" w:rsidR="0089365F" w:rsidRPr="0006458D" w:rsidRDefault="0089365F" w:rsidP="009964B0">
            <w:pPr>
              <w:pStyle w:val="TAL"/>
            </w:pPr>
            <w:r w:rsidRPr="0006458D">
              <w:t>DM-RS duration</w:t>
            </w:r>
          </w:p>
        </w:tc>
        <w:tc>
          <w:tcPr>
            <w:tcW w:w="2551" w:type="dxa"/>
          </w:tcPr>
          <w:p w14:paraId="6F663EE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89365F" w:rsidRPr="0006458D" w14:paraId="2542667F" w14:textId="77777777" w:rsidTr="009964B0">
        <w:trPr>
          <w:jc w:val="center"/>
        </w:trPr>
        <w:tc>
          <w:tcPr>
            <w:tcW w:w="1838" w:type="dxa"/>
            <w:vMerge/>
          </w:tcPr>
          <w:p w14:paraId="1921E035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3A300C2" w14:textId="77777777" w:rsidR="0089365F" w:rsidRPr="0006458D" w:rsidRDefault="0089365F" w:rsidP="009964B0">
            <w:pPr>
              <w:pStyle w:val="TAL"/>
            </w:pPr>
            <w:r w:rsidRPr="0006458D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5F60F27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pos0, pos1</w:t>
            </w:r>
          </w:p>
        </w:tc>
      </w:tr>
      <w:tr w:rsidR="0089365F" w:rsidRPr="0006458D" w14:paraId="38776610" w14:textId="77777777" w:rsidTr="009964B0">
        <w:trPr>
          <w:jc w:val="center"/>
        </w:trPr>
        <w:tc>
          <w:tcPr>
            <w:tcW w:w="1838" w:type="dxa"/>
            <w:vMerge/>
          </w:tcPr>
          <w:p w14:paraId="7F62D081" w14:textId="77777777" w:rsidR="0089365F" w:rsidRPr="0006458D" w:rsidRDefault="0089365F" w:rsidP="009964B0">
            <w:pPr>
              <w:pStyle w:val="TAL"/>
            </w:pPr>
            <w:bookmarkStart w:id="5" w:name="_Hlk526816956"/>
          </w:p>
        </w:tc>
        <w:tc>
          <w:tcPr>
            <w:tcW w:w="4678" w:type="dxa"/>
            <w:vAlign w:val="center"/>
          </w:tcPr>
          <w:p w14:paraId="0CE5D1D0" w14:textId="77777777" w:rsidR="0089365F" w:rsidRPr="0006458D" w:rsidRDefault="0089365F" w:rsidP="009964B0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2551" w:type="dxa"/>
          </w:tcPr>
          <w:p w14:paraId="67AED03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bookmarkEnd w:id="5"/>
      <w:tr w:rsidR="0089365F" w:rsidRPr="0006458D" w14:paraId="4730D506" w14:textId="77777777" w:rsidTr="009964B0">
        <w:trPr>
          <w:jc w:val="center"/>
        </w:trPr>
        <w:tc>
          <w:tcPr>
            <w:tcW w:w="1838" w:type="dxa"/>
            <w:vMerge/>
          </w:tcPr>
          <w:p w14:paraId="57934C9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8EE9326" w14:textId="77777777" w:rsidR="0089365F" w:rsidRPr="0006458D" w:rsidRDefault="0089365F" w:rsidP="009964B0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551" w:type="dxa"/>
          </w:tcPr>
          <w:p w14:paraId="03900588" w14:textId="77777777" w:rsidR="0089365F" w:rsidRPr="0006458D" w:rsidRDefault="0089365F" w:rsidP="009964B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-3 dB</w:t>
            </w:r>
          </w:p>
        </w:tc>
      </w:tr>
      <w:tr w:rsidR="0089365F" w:rsidRPr="0006458D" w14:paraId="75A0A02E" w14:textId="77777777" w:rsidTr="009964B0">
        <w:trPr>
          <w:jc w:val="center"/>
        </w:trPr>
        <w:tc>
          <w:tcPr>
            <w:tcW w:w="1838" w:type="dxa"/>
            <w:vMerge/>
          </w:tcPr>
          <w:p w14:paraId="37691DDF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6ABD3EB" w14:textId="77777777" w:rsidR="0089365F" w:rsidRPr="0006458D" w:rsidRDefault="0089365F" w:rsidP="009964B0">
            <w:pPr>
              <w:pStyle w:val="TAL"/>
            </w:pPr>
            <w:r w:rsidRPr="0006458D">
              <w:t>DM-RS port(s)</w:t>
            </w:r>
          </w:p>
        </w:tc>
        <w:tc>
          <w:tcPr>
            <w:tcW w:w="2551" w:type="dxa"/>
          </w:tcPr>
          <w:p w14:paraId="18EDCB6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89365F" w:rsidRPr="0006458D" w14:paraId="43F478F0" w14:textId="77777777" w:rsidTr="009964B0">
        <w:trPr>
          <w:jc w:val="center"/>
        </w:trPr>
        <w:tc>
          <w:tcPr>
            <w:tcW w:w="1838" w:type="dxa"/>
            <w:vMerge/>
          </w:tcPr>
          <w:p w14:paraId="2E2DF14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338E38A4" w14:textId="77777777" w:rsidR="0089365F" w:rsidRPr="0006458D" w:rsidRDefault="0089365F" w:rsidP="009964B0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2551" w:type="dxa"/>
          </w:tcPr>
          <w:p w14:paraId="721FAB1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89365F" w:rsidRPr="0006458D" w14:paraId="7290E11A" w14:textId="77777777" w:rsidTr="009964B0">
        <w:trPr>
          <w:jc w:val="center"/>
        </w:trPr>
        <w:tc>
          <w:tcPr>
            <w:tcW w:w="1838" w:type="dxa"/>
            <w:vMerge w:val="restart"/>
          </w:tcPr>
          <w:p w14:paraId="14D05D57" w14:textId="77777777" w:rsidR="0089365F" w:rsidRPr="0006458D" w:rsidRDefault="0089365F" w:rsidP="009964B0">
            <w:pPr>
              <w:pStyle w:val="TAL"/>
            </w:pPr>
            <w:r w:rsidRPr="0006458D">
              <w:t>Time domain resource</w:t>
            </w:r>
          </w:p>
        </w:tc>
        <w:tc>
          <w:tcPr>
            <w:tcW w:w="4678" w:type="dxa"/>
          </w:tcPr>
          <w:p w14:paraId="18999764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5751A76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B</w:t>
            </w:r>
          </w:p>
        </w:tc>
      </w:tr>
      <w:tr w:rsidR="0089365F" w:rsidRPr="0006458D" w14:paraId="32AAFDDE" w14:textId="77777777" w:rsidTr="009964B0">
        <w:trPr>
          <w:jc w:val="center"/>
        </w:trPr>
        <w:tc>
          <w:tcPr>
            <w:tcW w:w="1838" w:type="dxa"/>
            <w:vMerge/>
          </w:tcPr>
          <w:p w14:paraId="3B18A0D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3ADF8F28" w14:textId="77777777" w:rsidR="0089365F" w:rsidRPr="0006458D" w:rsidRDefault="0089365F" w:rsidP="009964B0">
            <w:pPr>
              <w:pStyle w:val="TAL"/>
            </w:pPr>
            <w:r w:rsidRPr="0006458D">
              <w:t>Start symbol index</w:t>
            </w:r>
          </w:p>
        </w:tc>
        <w:tc>
          <w:tcPr>
            <w:tcW w:w="2551" w:type="dxa"/>
          </w:tcPr>
          <w:p w14:paraId="2D83C1B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89365F" w:rsidRPr="0006458D" w14:paraId="27C34906" w14:textId="77777777" w:rsidTr="009964B0">
        <w:trPr>
          <w:jc w:val="center"/>
        </w:trPr>
        <w:tc>
          <w:tcPr>
            <w:tcW w:w="1838" w:type="dxa"/>
            <w:vMerge/>
          </w:tcPr>
          <w:p w14:paraId="64DA0191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1A7B024D" w14:textId="77777777" w:rsidR="0089365F" w:rsidRPr="0006458D" w:rsidRDefault="0089365F" w:rsidP="009964B0">
            <w:pPr>
              <w:pStyle w:val="TAL"/>
            </w:pPr>
            <w:r w:rsidRPr="0006458D">
              <w:t>Allocation length</w:t>
            </w:r>
          </w:p>
        </w:tc>
        <w:tc>
          <w:tcPr>
            <w:tcW w:w="2551" w:type="dxa"/>
          </w:tcPr>
          <w:p w14:paraId="7C1409A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10 </w:t>
            </w:r>
          </w:p>
        </w:tc>
      </w:tr>
      <w:tr w:rsidR="0089365F" w:rsidRPr="0006458D" w14:paraId="051850F1" w14:textId="77777777" w:rsidTr="009964B0">
        <w:trPr>
          <w:jc w:val="center"/>
        </w:trPr>
        <w:tc>
          <w:tcPr>
            <w:tcW w:w="1838" w:type="dxa"/>
            <w:vMerge w:val="restart"/>
          </w:tcPr>
          <w:p w14:paraId="09D540AD" w14:textId="77777777" w:rsidR="0089365F" w:rsidRPr="0006458D" w:rsidRDefault="0089365F" w:rsidP="009964B0">
            <w:pPr>
              <w:pStyle w:val="TAL"/>
            </w:pPr>
            <w:r w:rsidRPr="0006458D">
              <w:t>Frequency domain resource</w:t>
            </w:r>
          </w:p>
        </w:tc>
        <w:tc>
          <w:tcPr>
            <w:tcW w:w="4678" w:type="dxa"/>
          </w:tcPr>
          <w:p w14:paraId="551EE9FD" w14:textId="77777777" w:rsidR="0089365F" w:rsidRPr="0006458D" w:rsidRDefault="0089365F" w:rsidP="009964B0">
            <w:pPr>
              <w:pStyle w:val="TAL"/>
            </w:pPr>
            <w:r w:rsidRPr="0006458D">
              <w:t>RB assignment</w:t>
            </w:r>
          </w:p>
        </w:tc>
        <w:tc>
          <w:tcPr>
            <w:tcW w:w="2551" w:type="dxa"/>
          </w:tcPr>
          <w:p w14:paraId="1E03712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89365F" w:rsidRPr="0006458D" w14:paraId="46AE3447" w14:textId="77777777" w:rsidTr="009964B0">
        <w:trPr>
          <w:jc w:val="center"/>
        </w:trPr>
        <w:tc>
          <w:tcPr>
            <w:tcW w:w="1838" w:type="dxa"/>
            <w:vMerge/>
          </w:tcPr>
          <w:p w14:paraId="10E5DF62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5DB75E0F" w14:textId="77777777" w:rsidR="0089365F" w:rsidRPr="0006458D" w:rsidRDefault="0089365F" w:rsidP="009964B0">
            <w:pPr>
              <w:pStyle w:val="TAL"/>
            </w:pPr>
            <w:r w:rsidRPr="0006458D">
              <w:t>Frequency hopping</w:t>
            </w:r>
          </w:p>
        </w:tc>
        <w:tc>
          <w:tcPr>
            <w:tcW w:w="2551" w:type="dxa"/>
          </w:tcPr>
          <w:p w14:paraId="5EA04CC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01F62E89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2418544C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5466AC8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0</w:t>
            </w:r>
          </w:p>
        </w:tc>
      </w:tr>
      <w:tr w:rsidR="0089365F" w:rsidRPr="0006458D" w14:paraId="56A2E1A3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5C63EFAC" w14:textId="77777777" w:rsidR="0089365F" w:rsidRPr="0006458D" w:rsidRDefault="0089365F" w:rsidP="009964B0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00EE724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319793B5" w14:textId="77777777" w:rsidTr="009964B0">
        <w:trPr>
          <w:jc w:val="center"/>
        </w:trPr>
        <w:tc>
          <w:tcPr>
            <w:tcW w:w="1838" w:type="dxa"/>
            <w:vMerge w:val="restart"/>
            <w:vAlign w:val="center"/>
          </w:tcPr>
          <w:p w14:paraId="41B70DDF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269BF948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Frequency density (</w:t>
            </w:r>
            <w:r w:rsidRPr="0006458D">
              <w:rPr>
                <w:i/>
                <w:lang w:eastAsia="zh-CN"/>
              </w:rPr>
              <w:t>K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8B70DC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2</w:t>
            </w:r>
          </w:p>
        </w:tc>
      </w:tr>
      <w:tr w:rsidR="0089365F" w:rsidRPr="0006458D" w14:paraId="75A0292F" w14:textId="77777777" w:rsidTr="009964B0">
        <w:trPr>
          <w:jc w:val="center"/>
        </w:trPr>
        <w:tc>
          <w:tcPr>
            <w:tcW w:w="1838" w:type="dxa"/>
            <w:vMerge/>
            <w:vAlign w:val="center"/>
          </w:tcPr>
          <w:p w14:paraId="1F0A647E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6CBDF22A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Time density (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E001E8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1</w:t>
            </w:r>
          </w:p>
        </w:tc>
      </w:tr>
    </w:tbl>
    <w:p w14:paraId="1C58F1DA" w14:textId="77777777" w:rsidR="0089365F" w:rsidRPr="0006458D" w:rsidRDefault="0089365F" w:rsidP="0089365F"/>
    <w:p w14:paraId="1B4302C0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6" w:name="_Toc13079913"/>
      <w:r w:rsidRPr="0006458D">
        <w:rPr>
          <w:rFonts w:eastAsia="Malgun Gothic"/>
        </w:rPr>
        <w:t>11.2.2.1.2</w:t>
      </w:r>
      <w:r w:rsidRPr="0006458D">
        <w:rPr>
          <w:rFonts w:eastAsia="Malgun Gothic"/>
        </w:rPr>
        <w:tab/>
        <w:t>Minimum requirements</w:t>
      </w:r>
      <w:bookmarkEnd w:id="6"/>
    </w:p>
    <w:p w14:paraId="74CD4F52" w14:textId="77777777" w:rsidR="0089365F" w:rsidRPr="0006458D" w:rsidRDefault="0089365F" w:rsidP="0089365F">
      <w:r w:rsidRPr="0006458D">
        <w:t>The throughput shall be equal to or larger than the fraction of maximum throughput stated in the tables 11.2.2.1</w:t>
      </w:r>
      <w:r w:rsidRPr="0006458D">
        <w:rPr>
          <w:lang w:eastAsia="zh-CN"/>
        </w:rPr>
        <w:t>.2</w:t>
      </w:r>
      <w:r w:rsidRPr="0006458D">
        <w:t>-1 to 11.2.2</w:t>
      </w:r>
      <w:r w:rsidRPr="0006458D">
        <w:rPr>
          <w:lang w:eastAsia="zh-CN"/>
        </w:rPr>
        <w:t>.1.2</w:t>
      </w:r>
      <w:r w:rsidRPr="0006458D">
        <w:t>-5 at the given SNR</w:t>
      </w:r>
      <w:r w:rsidRPr="0006458D">
        <w:rPr>
          <w:lang w:eastAsia="zh-CN"/>
        </w:rPr>
        <w:t xml:space="preserve"> for 1Tx and for 2Tx two-layer spatial multiplexing transmission</w:t>
      </w:r>
      <w:r w:rsidRPr="0006458D">
        <w:t>.</w:t>
      </w:r>
    </w:p>
    <w:p w14:paraId="0368F940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11.2.2.1.2-1: Minimum requirements for PUSCH, 50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89365F" w:rsidRPr="0006458D" w14:paraId="59275534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B47C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E7A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5C5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4BD1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7A3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D83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A3F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B3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A2B9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2F7C933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109FA894" w14:textId="77777777" w:rsidTr="0089365F">
        <w:trPr>
          <w:trHeight w:val="206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91A4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340A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5605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C07E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7D09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6A540" w14:textId="77777777" w:rsidR="0089365F" w:rsidRPr="0006458D" w:rsidRDefault="0089365F" w:rsidP="009964B0">
            <w:pPr>
              <w:pStyle w:val="TAC"/>
            </w:pPr>
            <w:r w:rsidRPr="0006458D">
              <w:t>G-FR2-A3-1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E6012" w14:textId="77777777" w:rsidR="0089365F" w:rsidRPr="0006458D" w:rsidRDefault="0089365F" w:rsidP="009964B0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8418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660E3" w14:textId="59B2D40C" w:rsidR="0089365F" w:rsidRPr="0006458D" w:rsidRDefault="0089365F" w:rsidP="009964B0">
            <w:pPr>
              <w:pStyle w:val="TAC"/>
            </w:pPr>
            <w:r w:rsidRPr="0006458D">
              <w:t>[-</w:t>
            </w:r>
            <w:r w:rsidR="007D3DC4">
              <w:t>2.0</w:t>
            </w:r>
            <w:r w:rsidRPr="0006458D">
              <w:t>]</w:t>
            </w:r>
          </w:p>
        </w:tc>
      </w:tr>
      <w:tr w:rsidR="0089365F" w:rsidRPr="0006458D" w14:paraId="27F18F0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2ED8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E99D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085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55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05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5112" w14:textId="77777777" w:rsidR="0089365F" w:rsidRPr="0006458D" w:rsidRDefault="0089365F" w:rsidP="009964B0">
            <w:pPr>
              <w:pStyle w:val="TAC"/>
            </w:pPr>
            <w:r w:rsidRPr="0006458D">
              <w:t>G-FR2-A3-13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F81B" w14:textId="77777777" w:rsidR="0089365F" w:rsidRPr="0006458D" w:rsidRDefault="0089365F" w:rsidP="009964B0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F21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EEE4" w14:textId="3C7DC8B2" w:rsidR="0089365F" w:rsidRPr="0006458D" w:rsidRDefault="0089365F" w:rsidP="009964B0">
            <w:pPr>
              <w:pStyle w:val="TAC"/>
            </w:pPr>
            <w:r w:rsidRPr="0006458D">
              <w:t>[-2.</w:t>
            </w:r>
            <w:r w:rsidR="007D3DC4">
              <w:t>2</w:t>
            </w:r>
            <w:r w:rsidRPr="0006458D">
              <w:t>]</w:t>
            </w:r>
          </w:p>
        </w:tc>
      </w:tr>
      <w:tr w:rsidR="0089365F" w:rsidRPr="0006458D" w14:paraId="3F63274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9A09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39E66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0702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BF58B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7A538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A3960" w14:textId="77777777" w:rsidR="0089365F" w:rsidRPr="0006458D" w:rsidRDefault="0089365F" w:rsidP="009964B0">
            <w:pPr>
              <w:pStyle w:val="TAC"/>
            </w:pPr>
            <w:r w:rsidRPr="0006458D">
              <w:t>G-FR2-A4-1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7DE2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CE8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7B17" w14:textId="77777777" w:rsidR="0089365F" w:rsidRPr="0006458D" w:rsidRDefault="0089365F" w:rsidP="009964B0">
            <w:pPr>
              <w:pStyle w:val="TAC"/>
            </w:pPr>
            <w:r w:rsidRPr="0006458D">
              <w:t>[12.0]</w:t>
            </w:r>
          </w:p>
        </w:tc>
      </w:tr>
      <w:tr w:rsidR="0089365F" w:rsidRPr="0006458D" w14:paraId="68C1A4E9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5B2D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BC8B6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FD4B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F7DB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5BEA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CDD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259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2CA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0D37" w14:textId="40892390" w:rsidR="0089365F" w:rsidRPr="0006458D" w:rsidRDefault="0089365F" w:rsidP="009964B0">
            <w:pPr>
              <w:pStyle w:val="TAC"/>
            </w:pPr>
            <w:r w:rsidRPr="0006458D">
              <w:t>[11.</w:t>
            </w:r>
            <w:r w:rsidR="007D3DC4">
              <w:t>5</w:t>
            </w:r>
            <w:r w:rsidRPr="0006458D">
              <w:t>]</w:t>
            </w:r>
          </w:p>
        </w:tc>
      </w:tr>
      <w:tr w:rsidR="0089365F" w:rsidRPr="0006458D" w14:paraId="090F3D0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065B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C27D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0C8E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49E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B583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5323D" w14:textId="77777777" w:rsidR="0089365F" w:rsidRPr="0006458D" w:rsidRDefault="0089365F" w:rsidP="009964B0">
            <w:pPr>
              <w:pStyle w:val="TAC"/>
            </w:pPr>
            <w:r w:rsidRPr="0006458D">
              <w:t>G-FR2-A4-11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547B1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31F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AC71" w14:textId="77777777" w:rsidR="0089365F" w:rsidRPr="0006458D" w:rsidRDefault="0089365F" w:rsidP="009964B0">
            <w:pPr>
              <w:pStyle w:val="TAC"/>
            </w:pPr>
            <w:r w:rsidRPr="0006458D">
              <w:t>[10.7]</w:t>
            </w:r>
          </w:p>
        </w:tc>
      </w:tr>
      <w:tr w:rsidR="0089365F" w:rsidRPr="0006458D" w14:paraId="4FE4C07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4DE1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8895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CEC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F31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BAE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324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432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371F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5A08" w14:textId="68262F6A" w:rsidR="0089365F" w:rsidRPr="0006458D" w:rsidRDefault="0089365F" w:rsidP="009964B0">
            <w:pPr>
              <w:pStyle w:val="TAC"/>
            </w:pPr>
            <w:r w:rsidRPr="0006458D">
              <w:t>[10.</w:t>
            </w:r>
            <w:r w:rsidR="007D3DC4">
              <w:t>7</w:t>
            </w:r>
            <w:r w:rsidRPr="0006458D">
              <w:t>]</w:t>
            </w:r>
          </w:p>
        </w:tc>
      </w:tr>
      <w:tr w:rsidR="0089365F" w:rsidRPr="0006458D" w14:paraId="1289D352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89416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5D752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261FF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63B1F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6D2AD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D1C74" w14:textId="77777777" w:rsidR="0089365F" w:rsidRPr="0006458D" w:rsidRDefault="0089365F" w:rsidP="009964B0">
            <w:pPr>
              <w:pStyle w:val="TAC"/>
            </w:pPr>
            <w:r w:rsidRPr="0006458D">
              <w:t>G-FR2-A5-1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94D4E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7E5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3EE0" w14:textId="77777777" w:rsidR="0089365F" w:rsidRPr="0006458D" w:rsidRDefault="0089365F" w:rsidP="009964B0">
            <w:pPr>
              <w:pStyle w:val="TAC"/>
            </w:pPr>
            <w:r w:rsidRPr="0006458D">
              <w:t>[13.7]</w:t>
            </w:r>
          </w:p>
        </w:tc>
      </w:tr>
      <w:tr w:rsidR="0089365F" w:rsidRPr="0006458D" w14:paraId="0F3649E2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CB04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298A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8611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0ADC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8F8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60F4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A7E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61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723C" w14:textId="1BF5E920" w:rsidR="0089365F" w:rsidRPr="0006458D" w:rsidRDefault="0089365F" w:rsidP="009964B0">
            <w:pPr>
              <w:pStyle w:val="TAC"/>
            </w:pPr>
            <w:r w:rsidRPr="0006458D">
              <w:t>[13.</w:t>
            </w:r>
            <w:r w:rsidR="007D3DC4">
              <w:t>1</w:t>
            </w:r>
            <w:r w:rsidRPr="0006458D">
              <w:t>]</w:t>
            </w:r>
          </w:p>
        </w:tc>
      </w:tr>
      <w:tr w:rsidR="0089365F" w:rsidRPr="0006458D" w14:paraId="700A2E5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D0DA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1ECD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7521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045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52C9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D7228" w14:textId="77777777" w:rsidR="0089365F" w:rsidRPr="0006458D" w:rsidRDefault="0089365F" w:rsidP="009964B0">
            <w:pPr>
              <w:pStyle w:val="TAC"/>
            </w:pPr>
            <w:r w:rsidRPr="0006458D">
              <w:t>G-FR2-A5-6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12A5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1B2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590" w14:textId="43FD2E84" w:rsidR="0089365F" w:rsidRPr="0006458D" w:rsidRDefault="0089365F" w:rsidP="009964B0">
            <w:pPr>
              <w:pStyle w:val="TAC"/>
            </w:pPr>
            <w:r w:rsidRPr="0006458D">
              <w:t>[13.</w:t>
            </w:r>
            <w:r w:rsidR="009964B0">
              <w:t>4</w:t>
            </w:r>
            <w:r w:rsidRPr="0006458D">
              <w:t>]</w:t>
            </w:r>
          </w:p>
        </w:tc>
      </w:tr>
      <w:tr w:rsidR="0089365F" w:rsidRPr="0006458D" w14:paraId="4EBD210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A9C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462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81B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EFA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257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6F3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9BA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D18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C212" w14:textId="77777777" w:rsidR="0089365F" w:rsidRPr="0006458D" w:rsidRDefault="0089365F" w:rsidP="009964B0">
            <w:pPr>
              <w:pStyle w:val="TAC"/>
            </w:pPr>
            <w:r w:rsidRPr="0006458D">
              <w:t>[13.1]</w:t>
            </w:r>
          </w:p>
        </w:tc>
      </w:tr>
      <w:tr w:rsidR="0089365F" w:rsidRPr="0006458D" w14:paraId="4B5AF82D" w14:textId="77777777" w:rsidTr="0089365F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9DAF2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14CF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3159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F5A74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DFADE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DF19C" w14:textId="77777777" w:rsidR="0089365F" w:rsidRPr="0006458D" w:rsidRDefault="0089365F" w:rsidP="009964B0">
            <w:pPr>
              <w:pStyle w:val="TAC"/>
            </w:pPr>
            <w:r w:rsidRPr="0006458D">
              <w:t>G-FR2-A3-6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ADB25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5DC7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728F3" w14:textId="62EE5924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8E3DC0">
              <w:t>5</w:t>
            </w:r>
            <w:r w:rsidRPr="0006458D">
              <w:t>]</w:t>
            </w:r>
          </w:p>
        </w:tc>
      </w:tr>
      <w:tr w:rsidR="0089365F" w:rsidRPr="0006458D" w14:paraId="5C5D1313" w14:textId="77777777" w:rsidTr="0089365F">
        <w:trPr>
          <w:trHeight w:val="15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FA09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10E0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3497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5C21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4CE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7954F" w14:textId="77777777" w:rsidR="0089365F" w:rsidRPr="0006458D" w:rsidRDefault="0089365F" w:rsidP="009964B0">
            <w:pPr>
              <w:pStyle w:val="TAC"/>
            </w:pPr>
            <w:r w:rsidRPr="0006458D">
              <w:t>G-FR2-A3-18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7CB8B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87726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FDCF9" w14:textId="6CDE9616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8E3DC0">
              <w:t>2</w:t>
            </w:r>
            <w:r w:rsidRPr="0006458D">
              <w:t>]</w:t>
            </w:r>
          </w:p>
        </w:tc>
      </w:tr>
      <w:tr w:rsidR="0089365F" w:rsidRPr="0006458D" w14:paraId="333EB1E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198D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1614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C92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DA99E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1002B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04F81" w14:textId="77777777" w:rsidR="0089365F" w:rsidRPr="0006458D" w:rsidRDefault="0089365F" w:rsidP="009964B0">
            <w:pPr>
              <w:pStyle w:val="TAC"/>
            </w:pPr>
            <w:r w:rsidRPr="0006458D">
              <w:t>G-FR2-A4-6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6F88E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09E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CFEF" w14:textId="77777777" w:rsidR="0089365F" w:rsidRPr="0006458D" w:rsidRDefault="0089365F" w:rsidP="009964B0">
            <w:pPr>
              <w:pStyle w:val="TAC"/>
            </w:pPr>
            <w:r w:rsidRPr="0006458D">
              <w:t>[TBD]</w:t>
            </w:r>
          </w:p>
        </w:tc>
      </w:tr>
      <w:tr w:rsidR="0089365F" w:rsidRPr="0006458D" w14:paraId="43A187F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BDFF6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B893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B698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B5CF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620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C73A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57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626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0B0B" w14:textId="77777777" w:rsidR="0089365F" w:rsidRPr="0006458D" w:rsidRDefault="0089365F" w:rsidP="009964B0">
            <w:pPr>
              <w:pStyle w:val="TAC"/>
            </w:pPr>
            <w:r w:rsidRPr="0006458D">
              <w:t>[TBD]</w:t>
            </w:r>
          </w:p>
        </w:tc>
      </w:tr>
      <w:tr w:rsidR="0089365F" w:rsidRPr="0006458D" w14:paraId="2534204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A59A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D979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C1E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B986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36BC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ABDDD" w14:textId="77777777" w:rsidR="0089365F" w:rsidRPr="0006458D" w:rsidRDefault="0089365F" w:rsidP="009964B0">
            <w:pPr>
              <w:pStyle w:val="TAC"/>
            </w:pPr>
            <w:r w:rsidRPr="0006458D">
              <w:t>G-FR2-A4-16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27179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EC8C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9C89" w14:textId="77777777" w:rsidR="0089365F" w:rsidRPr="0006458D" w:rsidRDefault="0089365F" w:rsidP="009964B0">
            <w:pPr>
              <w:pStyle w:val="TAC"/>
            </w:pPr>
            <w:r w:rsidRPr="0006458D">
              <w:t>[19.6]</w:t>
            </w:r>
          </w:p>
        </w:tc>
      </w:tr>
      <w:tr w:rsidR="0089365F" w:rsidRPr="0006458D" w14:paraId="04F4896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AB2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672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22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AA0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121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4CB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5B2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9EC4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967F" w14:textId="3230CC4B" w:rsidR="0089365F" w:rsidRPr="0006458D" w:rsidRDefault="0089365F" w:rsidP="009964B0">
            <w:pPr>
              <w:pStyle w:val="TAC"/>
            </w:pPr>
            <w:r w:rsidRPr="0006458D">
              <w:t>[18.</w:t>
            </w:r>
            <w:r w:rsidR="008E3DC0">
              <w:t>1</w:t>
            </w:r>
            <w:r w:rsidRPr="0006458D">
              <w:t>]</w:t>
            </w:r>
          </w:p>
        </w:tc>
      </w:tr>
    </w:tbl>
    <w:p w14:paraId="344863FA" w14:textId="77777777" w:rsidR="0089365F" w:rsidRPr="0006458D" w:rsidRDefault="0089365F" w:rsidP="0089365F"/>
    <w:p w14:paraId="583037B3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lastRenderedPageBreak/>
        <w:t>Table 11.2.2.1.2-2: Minimum requirements for PUSCH, 100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89365F" w:rsidRPr="0006458D" w14:paraId="0ACFF45D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AB9D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7AD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EEB7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9D13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BD6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76D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54A5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AC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947A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1BCFB7EE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76E1D5FA" w14:textId="77777777" w:rsidTr="0089365F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E5186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A754A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2A28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0E3D7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172B0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9C3FE" w14:textId="77777777" w:rsidR="0089365F" w:rsidRPr="0006458D" w:rsidRDefault="0089365F" w:rsidP="009964B0">
            <w:pPr>
              <w:pStyle w:val="TAC"/>
            </w:pPr>
            <w:r w:rsidRPr="0006458D">
              <w:t>G-FR2-A3-2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0E35B" w14:textId="77777777" w:rsidR="0089365F" w:rsidRPr="0006458D" w:rsidRDefault="0089365F" w:rsidP="009964B0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EEC1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49DAE" w14:textId="151A2E4B" w:rsidR="0089365F" w:rsidRPr="0006458D" w:rsidRDefault="0089365F" w:rsidP="009964B0">
            <w:pPr>
              <w:pStyle w:val="TAC"/>
            </w:pPr>
            <w:r w:rsidRPr="0006458D">
              <w:t>[-</w:t>
            </w:r>
            <w:r w:rsidR="00CE3186">
              <w:t>2.1</w:t>
            </w:r>
            <w:r w:rsidRPr="0006458D">
              <w:t>]</w:t>
            </w:r>
          </w:p>
        </w:tc>
      </w:tr>
      <w:tr w:rsidR="0089365F" w:rsidRPr="0006458D" w14:paraId="1BA20A72" w14:textId="77777777" w:rsidTr="0089365F">
        <w:trPr>
          <w:trHeight w:val="8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AD9B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04D0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7DAD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22C4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CF3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CDFEE" w14:textId="77777777" w:rsidR="0089365F" w:rsidRPr="0006458D" w:rsidRDefault="0089365F" w:rsidP="009964B0">
            <w:pPr>
              <w:pStyle w:val="TAC"/>
            </w:pPr>
            <w:r w:rsidRPr="0006458D">
              <w:t>G-FR2-A3-14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76A9B" w14:textId="77777777" w:rsidR="0089365F" w:rsidRPr="0006458D" w:rsidRDefault="0089365F" w:rsidP="009964B0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1782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C3536" w14:textId="286EACF1" w:rsidR="0089365F" w:rsidRPr="0006458D" w:rsidRDefault="0089365F" w:rsidP="009964B0">
            <w:pPr>
              <w:pStyle w:val="TAC"/>
            </w:pPr>
            <w:r w:rsidRPr="0006458D">
              <w:t>[-2.</w:t>
            </w:r>
            <w:r w:rsidR="00CE3186">
              <w:t>4</w:t>
            </w:r>
            <w:r w:rsidRPr="0006458D">
              <w:t>]</w:t>
            </w:r>
          </w:p>
        </w:tc>
      </w:tr>
      <w:tr w:rsidR="0089365F" w:rsidRPr="0006458D" w14:paraId="7B6B628B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7893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8AA2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3539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B542D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90749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93331" w14:textId="77777777" w:rsidR="0089365F" w:rsidRPr="0006458D" w:rsidRDefault="0089365F" w:rsidP="009964B0">
            <w:pPr>
              <w:pStyle w:val="TAC"/>
            </w:pPr>
            <w:r w:rsidRPr="0006458D">
              <w:t>G-FR2-A4-2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DB712" w14:textId="77777777" w:rsidR="0089365F" w:rsidRPr="0006458D" w:rsidRDefault="0089365F" w:rsidP="009964B0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FF8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E9F0" w14:textId="77777777" w:rsidR="0089365F" w:rsidRPr="0006458D" w:rsidRDefault="0089365F" w:rsidP="009964B0">
            <w:pPr>
              <w:pStyle w:val="TAC"/>
            </w:pPr>
            <w:r w:rsidRPr="0006458D">
              <w:t>[12.2]</w:t>
            </w:r>
          </w:p>
        </w:tc>
      </w:tr>
      <w:tr w:rsidR="0089365F" w:rsidRPr="0006458D" w14:paraId="29276B8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05DD6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CD7F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54CC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E93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40A4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BA56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4A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F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393" w14:textId="38ED6E25" w:rsidR="0089365F" w:rsidRPr="0006458D" w:rsidRDefault="0089365F" w:rsidP="009964B0">
            <w:pPr>
              <w:pStyle w:val="TAC"/>
            </w:pPr>
            <w:r w:rsidRPr="0006458D">
              <w:t>[11,</w:t>
            </w:r>
            <w:r w:rsidR="00CE3186">
              <w:t>2</w:t>
            </w:r>
            <w:r w:rsidRPr="0006458D">
              <w:t>]</w:t>
            </w:r>
          </w:p>
        </w:tc>
      </w:tr>
      <w:tr w:rsidR="0089365F" w:rsidRPr="0006458D" w14:paraId="59D6DB8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40A2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6A2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FC25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66B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5200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B5FD3" w14:textId="77777777" w:rsidR="0089365F" w:rsidRPr="0006458D" w:rsidRDefault="0089365F" w:rsidP="009964B0">
            <w:pPr>
              <w:pStyle w:val="TAC"/>
            </w:pPr>
            <w:r w:rsidRPr="0006458D">
              <w:t>G-FR2-A4-12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F7F9" w14:textId="77777777" w:rsidR="0089365F" w:rsidRPr="0006458D" w:rsidRDefault="0089365F" w:rsidP="009964B0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88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7F2" w14:textId="77777777" w:rsidR="0089365F" w:rsidRPr="0006458D" w:rsidRDefault="0089365F" w:rsidP="009964B0">
            <w:pPr>
              <w:pStyle w:val="TAC"/>
            </w:pPr>
            <w:r w:rsidRPr="0006458D">
              <w:t>[11.2]</w:t>
            </w:r>
          </w:p>
        </w:tc>
      </w:tr>
      <w:tr w:rsidR="0089365F" w:rsidRPr="0006458D" w14:paraId="1544EF9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0C83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E080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B04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F18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DE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3AC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146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5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C776" w14:textId="07A75E0E" w:rsidR="0089365F" w:rsidRPr="0006458D" w:rsidRDefault="0089365F" w:rsidP="009964B0">
            <w:pPr>
              <w:pStyle w:val="TAC"/>
            </w:pPr>
            <w:r w:rsidRPr="0006458D">
              <w:t>[10.</w:t>
            </w:r>
            <w:r w:rsidR="00CE3186">
              <w:t>6</w:t>
            </w:r>
            <w:r w:rsidRPr="0006458D">
              <w:t>]</w:t>
            </w:r>
          </w:p>
        </w:tc>
      </w:tr>
      <w:tr w:rsidR="0089365F" w:rsidRPr="0006458D" w14:paraId="77E8455B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7E852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88465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E519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BEDBD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C18C5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EFE61" w14:textId="77777777" w:rsidR="0089365F" w:rsidRPr="0006458D" w:rsidRDefault="0089365F" w:rsidP="009964B0">
            <w:pPr>
              <w:pStyle w:val="TAC"/>
            </w:pPr>
            <w:r w:rsidRPr="0006458D">
              <w:t>G-FR2-A5-2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1ADA6" w14:textId="77777777" w:rsidR="0089365F" w:rsidRPr="0006458D" w:rsidRDefault="0089365F" w:rsidP="009964B0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E0C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4CE9" w14:textId="77777777" w:rsidR="0089365F" w:rsidRPr="0006458D" w:rsidRDefault="0089365F" w:rsidP="009964B0">
            <w:pPr>
              <w:pStyle w:val="TAC"/>
            </w:pPr>
            <w:r w:rsidRPr="0006458D">
              <w:t>[14.2]</w:t>
            </w:r>
          </w:p>
        </w:tc>
      </w:tr>
      <w:tr w:rsidR="0089365F" w:rsidRPr="0006458D" w14:paraId="1D8CB57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B58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61DD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2949E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C6C5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5BBA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D7C7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D56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F99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ED20" w14:textId="3AD0060B" w:rsidR="0089365F" w:rsidRPr="0006458D" w:rsidRDefault="0089365F" w:rsidP="009964B0">
            <w:pPr>
              <w:pStyle w:val="TAC"/>
            </w:pPr>
            <w:r w:rsidRPr="0006458D">
              <w:t>[13.</w:t>
            </w:r>
            <w:r w:rsidR="00CE3186">
              <w:t>3</w:t>
            </w:r>
            <w:r w:rsidRPr="0006458D">
              <w:t>]</w:t>
            </w:r>
          </w:p>
        </w:tc>
      </w:tr>
      <w:tr w:rsidR="0089365F" w:rsidRPr="0006458D" w14:paraId="458D286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ABC6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B506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9539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8BA9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A506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B3F7A" w14:textId="77777777" w:rsidR="0089365F" w:rsidRPr="0006458D" w:rsidRDefault="0089365F" w:rsidP="009964B0">
            <w:pPr>
              <w:pStyle w:val="TAC"/>
            </w:pPr>
            <w:r w:rsidRPr="0006458D">
              <w:t>G-FR2-A5-7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F3723" w14:textId="77777777" w:rsidR="0089365F" w:rsidRPr="0006458D" w:rsidRDefault="0089365F" w:rsidP="009964B0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174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83E0" w14:textId="77777777" w:rsidR="0089365F" w:rsidRPr="0006458D" w:rsidRDefault="0089365F" w:rsidP="009964B0">
            <w:pPr>
              <w:pStyle w:val="TAC"/>
            </w:pPr>
            <w:r w:rsidRPr="0006458D">
              <w:t>[13.7]</w:t>
            </w:r>
          </w:p>
        </w:tc>
      </w:tr>
      <w:tr w:rsidR="0089365F" w:rsidRPr="0006458D" w14:paraId="1577464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C7C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0B92A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6FF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9D1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677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6B2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E41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232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4B2" w14:textId="5984AE5C" w:rsidR="0089365F" w:rsidRPr="0006458D" w:rsidRDefault="0089365F" w:rsidP="009964B0">
            <w:pPr>
              <w:pStyle w:val="TAC"/>
            </w:pPr>
            <w:r w:rsidRPr="0006458D">
              <w:t>[13.</w:t>
            </w:r>
            <w:r w:rsidR="00CE3186">
              <w:t>1</w:t>
            </w:r>
            <w:r w:rsidRPr="0006458D">
              <w:t>]</w:t>
            </w:r>
          </w:p>
        </w:tc>
      </w:tr>
      <w:tr w:rsidR="0089365F" w:rsidRPr="0006458D" w14:paraId="46A8B446" w14:textId="77777777" w:rsidTr="0089365F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10FC8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71F4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7ECC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2EC59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207AB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D1632" w14:textId="77777777" w:rsidR="0089365F" w:rsidRPr="0006458D" w:rsidRDefault="0089365F" w:rsidP="009964B0">
            <w:pPr>
              <w:pStyle w:val="TAC"/>
            </w:pPr>
            <w:r w:rsidRPr="0006458D">
              <w:t>G-FR2-A3-7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9454B" w14:textId="77777777" w:rsidR="0089365F" w:rsidRPr="0006458D" w:rsidRDefault="0089365F" w:rsidP="009964B0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432E0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0931D" w14:textId="5221DB82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3566BD">
              <w:t>5</w:t>
            </w:r>
            <w:r w:rsidRPr="0006458D">
              <w:t>]</w:t>
            </w:r>
          </w:p>
        </w:tc>
      </w:tr>
      <w:tr w:rsidR="0089365F" w:rsidRPr="0006458D" w14:paraId="5319BD5E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8BB4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517B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C870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5CBF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DF50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DFFE2" w14:textId="77777777" w:rsidR="0089365F" w:rsidRPr="0006458D" w:rsidRDefault="0089365F" w:rsidP="009964B0">
            <w:pPr>
              <w:pStyle w:val="TAC"/>
            </w:pPr>
            <w:r w:rsidRPr="0006458D">
              <w:t>G-FR2-A3-19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61FB" w14:textId="77777777" w:rsidR="0089365F" w:rsidRPr="0006458D" w:rsidRDefault="0089365F" w:rsidP="009964B0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51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C2D2" w14:textId="77EEED21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3566BD">
              <w:t>2</w:t>
            </w:r>
            <w:r w:rsidRPr="0006458D">
              <w:t>]</w:t>
            </w:r>
          </w:p>
        </w:tc>
      </w:tr>
      <w:tr w:rsidR="0089365F" w:rsidRPr="0006458D" w14:paraId="15B0B089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2992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9B35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1484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F80F2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2AEFD" w14:textId="77777777" w:rsidR="0089365F" w:rsidRPr="0006458D" w:rsidRDefault="0089365F" w:rsidP="009964B0">
            <w:pPr>
              <w:pStyle w:val="TAC"/>
            </w:pPr>
            <w:r w:rsidRPr="0006458D">
              <w:t>70%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E91D" w14:textId="77777777" w:rsidR="0089365F" w:rsidRPr="0006458D" w:rsidRDefault="0089365F" w:rsidP="009964B0">
            <w:pPr>
              <w:pStyle w:val="TAC"/>
            </w:pPr>
            <w:r w:rsidRPr="0006458D">
              <w:t>G-FR2-A4-7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EE922" w14:textId="77777777" w:rsidR="0089365F" w:rsidRPr="0006458D" w:rsidRDefault="0089365F" w:rsidP="009964B0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E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8F56" w14:textId="77777777" w:rsidR="0089365F" w:rsidRPr="0006458D" w:rsidRDefault="0089365F" w:rsidP="009964B0">
            <w:pPr>
              <w:pStyle w:val="TAC"/>
            </w:pPr>
            <w:r w:rsidRPr="0006458D">
              <w:t>[TBD]</w:t>
            </w:r>
          </w:p>
        </w:tc>
      </w:tr>
      <w:tr w:rsidR="0089365F" w:rsidRPr="0006458D" w14:paraId="2A98356F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1268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FC9B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9F53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18F0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9F5F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DAB1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918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CB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4905" w14:textId="77777777" w:rsidR="0089365F" w:rsidRPr="0006458D" w:rsidRDefault="0089365F" w:rsidP="009964B0">
            <w:pPr>
              <w:pStyle w:val="TAC"/>
            </w:pPr>
            <w:r w:rsidRPr="0006458D">
              <w:t>[TBD]</w:t>
            </w:r>
          </w:p>
        </w:tc>
      </w:tr>
      <w:tr w:rsidR="0089365F" w:rsidRPr="0006458D" w14:paraId="162757D1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6BD6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C658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0528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AE0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32A1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2B59B" w14:textId="77777777" w:rsidR="0089365F" w:rsidRPr="0006458D" w:rsidRDefault="0089365F" w:rsidP="009964B0">
            <w:pPr>
              <w:pStyle w:val="TAC"/>
            </w:pPr>
            <w:r w:rsidRPr="0006458D">
              <w:t>G-FR2-A4-17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DE1E3" w14:textId="77777777" w:rsidR="0089365F" w:rsidRPr="0006458D" w:rsidRDefault="0089365F" w:rsidP="009964B0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7F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720" w14:textId="240C0234" w:rsidR="0089365F" w:rsidRPr="0006458D" w:rsidRDefault="0089365F" w:rsidP="009964B0">
            <w:pPr>
              <w:pStyle w:val="TAC"/>
            </w:pPr>
            <w:r w:rsidRPr="0006458D">
              <w:t>[18.</w:t>
            </w:r>
            <w:r w:rsidR="008E3DC0">
              <w:t>3</w:t>
            </w:r>
            <w:r w:rsidRPr="0006458D">
              <w:t>]</w:t>
            </w:r>
          </w:p>
        </w:tc>
      </w:tr>
      <w:tr w:rsidR="0089365F" w:rsidRPr="0006458D" w14:paraId="055248BB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0AFD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62A7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84D1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1F26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D0FB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1B9F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7758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4573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3BCE3" w14:textId="77777777" w:rsidR="0089365F" w:rsidRPr="0006458D" w:rsidRDefault="0089365F" w:rsidP="009964B0">
            <w:pPr>
              <w:pStyle w:val="TAC"/>
            </w:pPr>
            <w:r w:rsidRPr="0006458D">
              <w:t>[18.5]</w:t>
            </w:r>
          </w:p>
        </w:tc>
      </w:tr>
    </w:tbl>
    <w:p w14:paraId="40BCCF80" w14:textId="77777777" w:rsidR="0089365F" w:rsidRPr="0006458D" w:rsidRDefault="0089365F" w:rsidP="0089365F"/>
    <w:p w14:paraId="267149BA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11.2.2.1.2-3: Minimum requirements for PUSCH, 50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89365F" w:rsidRPr="0006458D" w14:paraId="46D7A51E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317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CA3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833C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4892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F69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B86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0E1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3C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7FAE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62753DF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4F2D43B7" w14:textId="77777777" w:rsidTr="0089365F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64F0E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3C026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F598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992B1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D483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79355" w14:textId="77777777" w:rsidR="0089365F" w:rsidRPr="0006458D" w:rsidRDefault="0089365F" w:rsidP="009964B0">
            <w:pPr>
              <w:pStyle w:val="TAC"/>
            </w:pPr>
            <w:r w:rsidRPr="0006458D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C16A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E8273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F57F0" w14:textId="7BBD3810" w:rsidR="0089365F" w:rsidRPr="0006458D" w:rsidRDefault="0089365F" w:rsidP="009964B0">
            <w:pPr>
              <w:pStyle w:val="TAC"/>
            </w:pPr>
            <w:r w:rsidRPr="0006458D">
              <w:t>[-</w:t>
            </w:r>
            <w:r w:rsidR="00761235">
              <w:t>2.1</w:t>
            </w:r>
            <w:r w:rsidRPr="0006458D">
              <w:t>]</w:t>
            </w:r>
          </w:p>
        </w:tc>
      </w:tr>
      <w:tr w:rsidR="0089365F" w:rsidRPr="0006458D" w14:paraId="370E3167" w14:textId="77777777" w:rsidTr="0089365F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9FC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E003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A42A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BB4E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77FD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F71D4" w14:textId="77777777" w:rsidR="0089365F" w:rsidRPr="0006458D" w:rsidRDefault="0089365F" w:rsidP="009964B0">
            <w:pPr>
              <w:pStyle w:val="TAC"/>
            </w:pPr>
            <w:r w:rsidRPr="0006458D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ECA5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AD9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18453" w14:textId="251CC057" w:rsidR="0089365F" w:rsidRPr="0006458D" w:rsidRDefault="0089365F" w:rsidP="009964B0">
            <w:pPr>
              <w:pStyle w:val="TAC"/>
            </w:pPr>
            <w:r w:rsidRPr="0006458D">
              <w:t>[-</w:t>
            </w:r>
            <w:r w:rsidR="00761235">
              <w:t>2.4</w:t>
            </w:r>
            <w:r w:rsidRPr="0006458D">
              <w:t>]</w:t>
            </w:r>
          </w:p>
        </w:tc>
      </w:tr>
      <w:tr w:rsidR="0089365F" w:rsidRPr="0006458D" w14:paraId="003B012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A20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441A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83F7F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8C714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9F8DE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D5C1A" w14:textId="77777777" w:rsidR="0089365F" w:rsidRPr="0006458D" w:rsidRDefault="0089365F" w:rsidP="009964B0">
            <w:pPr>
              <w:pStyle w:val="TAC"/>
            </w:pPr>
            <w:r w:rsidRPr="0006458D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3412A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BB80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622" w14:textId="5B0B8D44" w:rsidR="0089365F" w:rsidRPr="0006458D" w:rsidRDefault="0089365F" w:rsidP="009964B0">
            <w:pPr>
              <w:pStyle w:val="TAC"/>
            </w:pPr>
            <w:r w:rsidRPr="0006458D">
              <w:t>[11.</w:t>
            </w:r>
            <w:r w:rsidR="00761235">
              <w:t>3</w:t>
            </w:r>
            <w:r w:rsidRPr="0006458D">
              <w:t>]</w:t>
            </w:r>
          </w:p>
        </w:tc>
      </w:tr>
      <w:tr w:rsidR="0089365F" w:rsidRPr="0006458D" w14:paraId="26A4E8D9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6FC5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AAB8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27AA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8767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5A1C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B198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C3D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84E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EA3C" w14:textId="6537445D" w:rsidR="0089365F" w:rsidRPr="0006458D" w:rsidRDefault="0089365F" w:rsidP="009964B0">
            <w:pPr>
              <w:pStyle w:val="TAC"/>
            </w:pPr>
            <w:r w:rsidRPr="0006458D">
              <w:t>[</w:t>
            </w:r>
            <w:r w:rsidR="00761235">
              <w:t>10.9</w:t>
            </w:r>
            <w:r w:rsidRPr="0006458D">
              <w:t>]</w:t>
            </w:r>
          </w:p>
        </w:tc>
      </w:tr>
      <w:tr w:rsidR="0089365F" w:rsidRPr="0006458D" w14:paraId="729C45D4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599A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BCA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96CF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559A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32E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1884" w14:textId="77777777" w:rsidR="0089365F" w:rsidRPr="0006458D" w:rsidRDefault="0089365F" w:rsidP="009964B0">
            <w:pPr>
              <w:pStyle w:val="TAC"/>
            </w:pPr>
            <w:r w:rsidRPr="0006458D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D742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4F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65A5" w14:textId="14469BC0" w:rsidR="0089365F" w:rsidRPr="0006458D" w:rsidRDefault="0089365F" w:rsidP="009964B0">
            <w:pPr>
              <w:pStyle w:val="TAC"/>
            </w:pPr>
            <w:r w:rsidRPr="0006458D">
              <w:t>[</w:t>
            </w:r>
            <w:r w:rsidR="00761235">
              <w:t>11.2</w:t>
            </w:r>
            <w:r w:rsidRPr="0006458D">
              <w:t>]</w:t>
            </w:r>
          </w:p>
        </w:tc>
      </w:tr>
      <w:tr w:rsidR="0089365F" w:rsidRPr="0006458D" w14:paraId="6DB8A40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FBC8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0005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66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951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749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7C0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26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1A7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DC0D" w14:textId="73D1C0CE" w:rsidR="0089365F" w:rsidRPr="0006458D" w:rsidRDefault="0089365F" w:rsidP="009964B0">
            <w:pPr>
              <w:pStyle w:val="TAC"/>
            </w:pPr>
            <w:r w:rsidRPr="0006458D">
              <w:t>[10.</w:t>
            </w:r>
            <w:r w:rsidR="00761235">
              <w:t>7</w:t>
            </w:r>
            <w:r w:rsidRPr="0006458D">
              <w:t>]</w:t>
            </w:r>
          </w:p>
        </w:tc>
      </w:tr>
      <w:tr w:rsidR="0089365F" w:rsidRPr="0006458D" w14:paraId="45226A3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9A16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26FE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B7ED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E6928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4F5F4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C63FC" w14:textId="77777777" w:rsidR="0089365F" w:rsidRPr="0006458D" w:rsidRDefault="0089365F" w:rsidP="009964B0">
            <w:pPr>
              <w:pStyle w:val="TAC"/>
            </w:pPr>
            <w:r w:rsidRPr="0006458D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4AC4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262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18B9" w14:textId="50DE978B" w:rsidR="0089365F" w:rsidRPr="0006458D" w:rsidRDefault="0089365F" w:rsidP="009964B0">
            <w:pPr>
              <w:pStyle w:val="TAC"/>
            </w:pPr>
            <w:r w:rsidRPr="0006458D">
              <w:t>[</w:t>
            </w:r>
            <w:r w:rsidR="00761235">
              <w:t>14.1</w:t>
            </w:r>
            <w:r w:rsidRPr="0006458D">
              <w:t>]</w:t>
            </w:r>
          </w:p>
        </w:tc>
      </w:tr>
      <w:tr w:rsidR="0089365F" w:rsidRPr="0006458D" w14:paraId="3F5CF14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1A74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47A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6D11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B13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CF9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9F9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C98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FC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451B" w14:textId="0668A151" w:rsidR="0089365F" w:rsidRPr="0006458D" w:rsidRDefault="0089365F" w:rsidP="009964B0">
            <w:pPr>
              <w:pStyle w:val="TAC"/>
            </w:pPr>
            <w:r w:rsidRPr="0006458D">
              <w:t>[13.</w:t>
            </w:r>
            <w:r w:rsidR="00761235">
              <w:t>4</w:t>
            </w:r>
            <w:r w:rsidRPr="0006458D">
              <w:t>]</w:t>
            </w:r>
          </w:p>
        </w:tc>
      </w:tr>
      <w:tr w:rsidR="0089365F" w:rsidRPr="0006458D" w14:paraId="74276B8E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0194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6FB1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B2E5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C39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8AD2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8AD6E" w14:textId="77777777" w:rsidR="0089365F" w:rsidRPr="0006458D" w:rsidRDefault="0089365F" w:rsidP="009964B0">
            <w:pPr>
              <w:pStyle w:val="TAC"/>
            </w:pPr>
            <w:r w:rsidRPr="0006458D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2282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6BA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D491" w14:textId="77015087" w:rsidR="0089365F" w:rsidRPr="0006458D" w:rsidRDefault="0089365F" w:rsidP="009964B0">
            <w:pPr>
              <w:pStyle w:val="TAC"/>
            </w:pPr>
            <w:r w:rsidRPr="0006458D">
              <w:t>[13.</w:t>
            </w:r>
            <w:r w:rsidR="00761235">
              <w:t>7</w:t>
            </w:r>
            <w:r w:rsidRPr="0006458D">
              <w:t>]</w:t>
            </w:r>
          </w:p>
        </w:tc>
      </w:tr>
      <w:tr w:rsidR="0089365F" w:rsidRPr="0006458D" w14:paraId="54B3A51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1F3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8924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1C4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FCD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E7B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7F3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A84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8E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B39F" w14:textId="087B3C6A" w:rsidR="0089365F" w:rsidRPr="0006458D" w:rsidRDefault="0089365F" w:rsidP="009964B0">
            <w:pPr>
              <w:pStyle w:val="TAC"/>
            </w:pPr>
            <w:r w:rsidRPr="0006458D">
              <w:t>[13.</w:t>
            </w:r>
            <w:r w:rsidR="00761235">
              <w:t>3</w:t>
            </w:r>
            <w:r w:rsidRPr="0006458D">
              <w:t>]</w:t>
            </w:r>
          </w:p>
        </w:tc>
      </w:tr>
      <w:tr w:rsidR="0089365F" w:rsidRPr="0006458D" w14:paraId="3BF7FD9F" w14:textId="77777777" w:rsidTr="0089365F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14464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6C6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138A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6910C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725F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76B4F" w14:textId="77777777" w:rsidR="0089365F" w:rsidRPr="0006458D" w:rsidRDefault="0089365F" w:rsidP="009964B0">
            <w:pPr>
              <w:pStyle w:val="TAC"/>
            </w:pPr>
            <w:r w:rsidRPr="0006458D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CB0F6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D7934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F7D55" w14:textId="7AC95B3D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8E3DC0">
              <w:t>4</w:t>
            </w:r>
            <w:r w:rsidRPr="0006458D">
              <w:t>]</w:t>
            </w:r>
          </w:p>
        </w:tc>
      </w:tr>
      <w:tr w:rsidR="0089365F" w:rsidRPr="0006458D" w14:paraId="70BBF900" w14:textId="77777777" w:rsidTr="0089365F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98B2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B976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C34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78D9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80F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7CE5" w14:textId="77777777" w:rsidR="0089365F" w:rsidRPr="0006458D" w:rsidRDefault="0089365F" w:rsidP="009964B0">
            <w:pPr>
              <w:pStyle w:val="TAC"/>
            </w:pPr>
            <w:r w:rsidRPr="0006458D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B05A6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4B4C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449" w14:textId="19BE1DDC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8E3DC0">
              <w:t>3</w:t>
            </w:r>
            <w:r w:rsidRPr="0006458D">
              <w:t>]</w:t>
            </w:r>
          </w:p>
        </w:tc>
      </w:tr>
      <w:tr w:rsidR="0089365F" w:rsidRPr="0006458D" w14:paraId="6F64D8F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C75F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5DC5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2F98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C917A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5EDE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3B49E" w14:textId="77777777" w:rsidR="0089365F" w:rsidRPr="0006458D" w:rsidRDefault="0089365F" w:rsidP="009964B0">
            <w:pPr>
              <w:pStyle w:val="TAC"/>
            </w:pPr>
            <w:r w:rsidRPr="0006458D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4F01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C6D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A9" w14:textId="77777777" w:rsidR="0089365F" w:rsidRPr="0006458D" w:rsidRDefault="0089365F" w:rsidP="009964B0">
            <w:pPr>
              <w:pStyle w:val="TAC"/>
            </w:pPr>
            <w:r w:rsidRPr="0006458D">
              <w:t>[21.1]</w:t>
            </w:r>
          </w:p>
        </w:tc>
      </w:tr>
      <w:tr w:rsidR="0089365F" w:rsidRPr="0006458D" w14:paraId="26CCB0A3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4959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A655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EA50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EE8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6AE3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66EA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4A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CDE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0996" w14:textId="2D8C4D93" w:rsidR="0089365F" w:rsidRPr="0006458D" w:rsidRDefault="0089365F" w:rsidP="009964B0">
            <w:pPr>
              <w:pStyle w:val="TAC"/>
            </w:pPr>
            <w:r w:rsidRPr="0006458D">
              <w:t>[18.</w:t>
            </w:r>
            <w:r w:rsidR="008E3DC0">
              <w:t>6</w:t>
            </w:r>
            <w:r w:rsidRPr="0006458D">
              <w:t>]</w:t>
            </w:r>
          </w:p>
        </w:tc>
      </w:tr>
      <w:tr w:rsidR="0089365F" w:rsidRPr="0006458D" w14:paraId="29E6BE7E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11B7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8155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E51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F4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34B5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E0766" w14:textId="77777777" w:rsidR="0089365F" w:rsidRPr="0006458D" w:rsidRDefault="0089365F" w:rsidP="009964B0">
            <w:pPr>
              <w:pStyle w:val="TAC"/>
            </w:pPr>
            <w:r w:rsidRPr="0006458D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E9E29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0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9A3" w14:textId="77777777" w:rsidR="0089365F" w:rsidRPr="0006458D" w:rsidRDefault="0089365F" w:rsidP="009964B0">
            <w:pPr>
              <w:pStyle w:val="TAC"/>
            </w:pPr>
            <w:r w:rsidRPr="0006458D">
              <w:t>[19.6]</w:t>
            </w:r>
          </w:p>
        </w:tc>
      </w:tr>
      <w:tr w:rsidR="0089365F" w:rsidRPr="0006458D" w14:paraId="1213482C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BE2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3BA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32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425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D80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396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CD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04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4412" w14:textId="7A88D345" w:rsidR="0089365F" w:rsidRPr="0006458D" w:rsidRDefault="0089365F" w:rsidP="009964B0">
            <w:pPr>
              <w:pStyle w:val="TAC"/>
            </w:pPr>
            <w:r w:rsidRPr="0006458D">
              <w:t>[17.</w:t>
            </w:r>
            <w:r w:rsidR="008E3DC0">
              <w:t>6</w:t>
            </w:r>
            <w:r w:rsidRPr="0006458D">
              <w:t>]</w:t>
            </w:r>
          </w:p>
        </w:tc>
      </w:tr>
    </w:tbl>
    <w:p w14:paraId="08C48D77" w14:textId="77777777" w:rsidR="0089365F" w:rsidRPr="0006458D" w:rsidRDefault="0089365F" w:rsidP="0089365F"/>
    <w:p w14:paraId="7773BAA9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11.2.2.1.2-4: Minimum requirements for PUSCH, 100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89365F" w:rsidRPr="0006458D" w14:paraId="599A6D0E" w14:textId="77777777" w:rsidTr="008936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DA95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634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F91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31C8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A45D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7468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D8F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E2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B74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40E62EB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61E5DABA" w14:textId="77777777" w:rsidTr="0089365F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69EBC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4544F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3358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8C221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C0FCE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724EF" w14:textId="77777777" w:rsidR="0089365F" w:rsidRPr="0006458D" w:rsidRDefault="0089365F" w:rsidP="009964B0">
            <w:pPr>
              <w:pStyle w:val="TAC"/>
            </w:pPr>
            <w:r w:rsidRPr="0006458D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0A92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6568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30BBA" w14:textId="6E1DFA38" w:rsidR="0089365F" w:rsidRPr="0006458D" w:rsidRDefault="0089365F" w:rsidP="009964B0">
            <w:pPr>
              <w:pStyle w:val="TAC"/>
            </w:pPr>
            <w:r w:rsidRPr="0006458D">
              <w:t>[-2.</w:t>
            </w:r>
            <w:r w:rsidR="0027644C">
              <w:t>4</w:t>
            </w:r>
            <w:r w:rsidRPr="0006458D">
              <w:t>]</w:t>
            </w:r>
          </w:p>
        </w:tc>
      </w:tr>
      <w:tr w:rsidR="0089365F" w:rsidRPr="0006458D" w14:paraId="7C68DF51" w14:textId="77777777" w:rsidTr="0089365F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EAA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2E1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C46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FBA9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754E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023F6" w14:textId="77777777" w:rsidR="0089365F" w:rsidRPr="0006458D" w:rsidRDefault="0089365F" w:rsidP="009964B0">
            <w:pPr>
              <w:pStyle w:val="TAC"/>
            </w:pPr>
            <w:r w:rsidRPr="0006458D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0879B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F2D1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16E7F" w14:textId="0F1535CD" w:rsidR="0089365F" w:rsidRPr="0006458D" w:rsidRDefault="0089365F" w:rsidP="009964B0">
            <w:pPr>
              <w:pStyle w:val="TAC"/>
            </w:pPr>
            <w:r w:rsidRPr="0006458D">
              <w:t>[-2.</w:t>
            </w:r>
            <w:r w:rsidR="0027644C">
              <w:t>5</w:t>
            </w:r>
            <w:r w:rsidRPr="0006458D">
              <w:t>]</w:t>
            </w:r>
          </w:p>
        </w:tc>
      </w:tr>
      <w:tr w:rsidR="0089365F" w:rsidRPr="0006458D" w14:paraId="5CBE40FA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C16D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43B7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9775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4A9F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91C49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ECECD" w14:textId="77777777" w:rsidR="0089365F" w:rsidRPr="0006458D" w:rsidRDefault="0089365F" w:rsidP="009964B0">
            <w:pPr>
              <w:pStyle w:val="TAC"/>
            </w:pPr>
            <w:r w:rsidRPr="0006458D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03D61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0D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8056" w14:textId="77777777" w:rsidR="0089365F" w:rsidRPr="0006458D" w:rsidRDefault="0089365F" w:rsidP="009964B0">
            <w:pPr>
              <w:pStyle w:val="TAC"/>
            </w:pPr>
            <w:r w:rsidRPr="0006458D">
              <w:t>[11.9]</w:t>
            </w:r>
          </w:p>
        </w:tc>
      </w:tr>
      <w:tr w:rsidR="0089365F" w:rsidRPr="0006458D" w14:paraId="3BD7AC0C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F999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385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C1F8E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35F0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1849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8175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CB3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3F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928B" w14:textId="3BBDABE6" w:rsidR="0089365F" w:rsidRPr="0006458D" w:rsidRDefault="0089365F" w:rsidP="009964B0">
            <w:pPr>
              <w:pStyle w:val="TAC"/>
            </w:pPr>
            <w:r w:rsidRPr="0006458D">
              <w:t>[10.</w:t>
            </w:r>
            <w:r w:rsidR="0027644C">
              <w:t>5</w:t>
            </w:r>
            <w:r w:rsidRPr="0006458D">
              <w:t>]</w:t>
            </w:r>
          </w:p>
        </w:tc>
      </w:tr>
      <w:tr w:rsidR="0089365F" w:rsidRPr="0006458D" w14:paraId="7F8ED360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0221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9F05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5A40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26E6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1E7F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CCF50" w14:textId="77777777" w:rsidR="0089365F" w:rsidRPr="0006458D" w:rsidRDefault="0089365F" w:rsidP="009964B0">
            <w:pPr>
              <w:pStyle w:val="TAC"/>
            </w:pPr>
            <w:r w:rsidRPr="0006458D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A0F26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EB8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D297" w14:textId="77777777" w:rsidR="0089365F" w:rsidRPr="0006458D" w:rsidRDefault="0089365F" w:rsidP="009964B0">
            <w:pPr>
              <w:pStyle w:val="TAC"/>
            </w:pPr>
            <w:r w:rsidRPr="0006458D">
              <w:t>[11.1]</w:t>
            </w:r>
          </w:p>
        </w:tc>
      </w:tr>
      <w:tr w:rsidR="0089365F" w:rsidRPr="0006458D" w14:paraId="4B2DB26D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018F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B795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4A8F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3A1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9FD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AAA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28C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934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B65B" w14:textId="767879C2" w:rsidR="0089365F" w:rsidRPr="0006458D" w:rsidRDefault="0089365F" w:rsidP="009964B0">
            <w:pPr>
              <w:pStyle w:val="TAC"/>
            </w:pPr>
            <w:r w:rsidRPr="0006458D">
              <w:t>[10.</w:t>
            </w:r>
            <w:r w:rsidR="0027644C">
              <w:t>5</w:t>
            </w:r>
            <w:r w:rsidRPr="0006458D">
              <w:t>]</w:t>
            </w:r>
          </w:p>
        </w:tc>
      </w:tr>
      <w:tr w:rsidR="0089365F" w:rsidRPr="0006458D" w14:paraId="3C519402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2D29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6DB2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151C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A785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754A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69914" w14:textId="77777777" w:rsidR="0089365F" w:rsidRPr="0006458D" w:rsidRDefault="0089365F" w:rsidP="009964B0">
            <w:pPr>
              <w:pStyle w:val="TAC"/>
            </w:pPr>
            <w:r w:rsidRPr="0006458D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B6004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CB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2BA2" w14:textId="77777777" w:rsidR="0089365F" w:rsidRPr="0006458D" w:rsidRDefault="0089365F" w:rsidP="009964B0">
            <w:pPr>
              <w:pStyle w:val="TAC"/>
            </w:pPr>
            <w:r w:rsidRPr="0006458D">
              <w:t>[13.5]</w:t>
            </w:r>
          </w:p>
        </w:tc>
      </w:tr>
      <w:tr w:rsidR="0089365F" w:rsidRPr="0006458D" w14:paraId="45483AEE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7E65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959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09BD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78D1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096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1F67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B7C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569B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5CEF" w14:textId="06E3F434" w:rsidR="0089365F" w:rsidRPr="0006458D" w:rsidRDefault="0089365F" w:rsidP="009964B0">
            <w:pPr>
              <w:pStyle w:val="TAC"/>
            </w:pPr>
            <w:r w:rsidRPr="0006458D">
              <w:t>[</w:t>
            </w:r>
            <w:r w:rsidR="0027644C">
              <w:t>12.9</w:t>
            </w:r>
            <w:r w:rsidRPr="0006458D">
              <w:t>]</w:t>
            </w:r>
          </w:p>
        </w:tc>
      </w:tr>
      <w:tr w:rsidR="0089365F" w:rsidRPr="0006458D" w14:paraId="06B761DC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98AE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2ED4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6891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6740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F24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38CEB" w14:textId="77777777" w:rsidR="0089365F" w:rsidRPr="0006458D" w:rsidRDefault="0089365F" w:rsidP="009964B0">
            <w:pPr>
              <w:pStyle w:val="TAC"/>
            </w:pPr>
            <w:r w:rsidRPr="0006458D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DD07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E3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51E3" w14:textId="77777777" w:rsidR="0089365F" w:rsidRPr="0006458D" w:rsidRDefault="0089365F" w:rsidP="009964B0">
            <w:pPr>
              <w:pStyle w:val="TAC"/>
            </w:pPr>
            <w:r w:rsidRPr="0006458D">
              <w:t>[13.4]</w:t>
            </w:r>
          </w:p>
        </w:tc>
      </w:tr>
      <w:tr w:rsidR="0089365F" w:rsidRPr="0006458D" w14:paraId="29FBDEAE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FA1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3C43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F12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657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9F0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B15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BEA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A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D4DD" w14:textId="721C1194" w:rsidR="0089365F" w:rsidRPr="0006458D" w:rsidRDefault="0089365F" w:rsidP="009964B0">
            <w:pPr>
              <w:pStyle w:val="TAC"/>
            </w:pPr>
            <w:r w:rsidRPr="0006458D">
              <w:t>[12.</w:t>
            </w:r>
            <w:r w:rsidR="0027644C">
              <w:t>8</w:t>
            </w:r>
            <w:r w:rsidRPr="0006458D">
              <w:t>]</w:t>
            </w:r>
          </w:p>
        </w:tc>
      </w:tr>
      <w:tr w:rsidR="0089365F" w:rsidRPr="0006458D" w14:paraId="2A7C708D" w14:textId="77777777" w:rsidTr="0089365F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A7C1F" w14:textId="77777777" w:rsidR="0089365F" w:rsidRPr="0006458D" w:rsidRDefault="0089365F" w:rsidP="009964B0">
            <w:pPr>
              <w:pStyle w:val="TAC"/>
            </w:pPr>
            <w:r w:rsidRPr="0006458D">
              <w:lastRenderedPageBreak/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892F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B088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364CF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F2867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DAAAC" w14:textId="77777777" w:rsidR="0089365F" w:rsidRPr="0006458D" w:rsidRDefault="0089365F" w:rsidP="009964B0">
            <w:pPr>
              <w:pStyle w:val="TAC"/>
            </w:pPr>
            <w:r w:rsidRPr="0006458D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94541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28E0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E8977" w14:textId="39DB5ECA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3566BD">
              <w:t>4</w:t>
            </w:r>
            <w:r w:rsidRPr="0006458D">
              <w:t>]</w:t>
            </w:r>
          </w:p>
        </w:tc>
      </w:tr>
      <w:tr w:rsidR="0089365F" w:rsidRPr="0006458D" w14:paraId="1C01145A" w14:textId="77777777" w:rsidTr="0089365F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8E4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D882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CD66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DC0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8D15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B32E" w14:textId="77777777" w:rsidR="0089365F" w:rsidRPr="0006458D" w:rsidRDefault="0089365F" w:rsidP="009964B0">
            <w:pPr>
              <w:pStyle w:val="TAC"/>
            </w:pPr>
            <w:r w:rsidRPr="0006458D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AFBF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98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6367" w14:textId="2FD04752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3566BD">
              <w:t>2</w:t>
            </w:r>
            <w:r w:rsidRPr="0006458D">
              <w:t>]</w:t>
            </w:r>
          </w:p>
        </w:tc>
      </w:tr>
      <w:tr w:rsidR="000649E7" w:rsidRPr="0006458D" w14:paraId="6DE0FB0B" w14:textId="77777777" w:rsidTr="00926EC2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6816E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056C5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7624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  <w:r w:rsidRPr="0006458D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A3439" w14:textId="77777777" w:rsidR="000649E7" w:rsidRPr="0006458D" w:rsidRDefault="000649E7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22CD2" w14:textId="77777777" w:rsidR="000649E7" w:rsidRPr="0006458D" w:rsidRDefault="000649E7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E6462" w14:textId="77777777" w:rsidR="000649E7" w:rsidRPr="0006458D" w:rsidRDefault="000649E7" w:rsidP="009964B0">
            <w:pPr>
              <w:pStyle w:val="TAC"/>
            </w:pPr>
            <w:r w:rsidRPr="0006458D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DD33F" w14:textId="75B09090" w:rsidR="000649E7" w:rsidRPr="0006458D" w:rsidRDefault="000649E7" w:rsidP="000649E7">
            <w:pPr>
              <w:pStyle w:val="TAC"/>
            </w:pPr>
            <w:r w:rsidRPr="0006458D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B4F" w14:textId="77777777" w:rsidR="000649E7" w:rsidRPr="0006458D" w:rsidRDefault="000649E7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969E" w14:textId="11A6E365" w:rsidR="000649E7" w:rsidRPr="0006458D" w:rsidRDefault="000649E7" w:rsidP="009964B0">
            <w:pPr>
              <w:pStyle w:val="TAC"/>
            </w:pPr>
            <w:r w:rsidRPr="0006458D">
              <w:t>[</w:t>
            </w:r>
            <w:r>
              <w:t>20.8</w:t>
            </w:r>
            <w:r w:rsidRPr="0006458D">
              <w:t>]</w:t>
            </w:r>
          </w:p>
        </w:tc>
      </w:tr>
      <w:tr w:rsidR="000649E7" w:rsidRPr="0006458D" w14:paraId="65A1878A" w14:textId="77777777" w:rsidTr="00926EC2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BD86B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A71CA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C2208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269F8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8197F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70523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EE0C" w14:textId="7ABD7C33" w:rsidR="000649E7" w:rsidRPr="0006458D" w:rsidRDefault="000649E7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67F" w14:textId="77777777" w:rsidR="000649E7" w:rsidRPr="0006458D" w:rsidRDefault="000649E7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94CF" w14:textId="4A6E4F91" w:rsidR="000649E7" w:rsidRPr="0006458D" w:rsidRDefault="000649E7" w:rsidP="009964B0">
            <w:pPr>
              <w:pStyle w:val="TAC"/>
            </w:pPr>
            <w:r w:rsidRPr="0006458D">
              <w:t>[19.</w:t>
            </w:r>
            <w:r>
              <w:t>4</w:t>
            </w:r>
            <w:r w:rsidRPr="0006458D">
              <w:t>]</w:t>
            </w:r>
          </w:p>
        </w:tc>
      </w:tr>
      <w:tr w:rsidR="000649E7" w:rsidRPr="0006458D" w14:paraId="4A6BE651" w14:textId="77777777" w:rsidTr="0097192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997C5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23DA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C4062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EBAE7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51ED0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BE4D0" w14:textId="77777777" w:rsidR="000649E7" w:rsidRPr="0006458D" w:rsidRDefault="000649E7" w:rsidP="009964B0">
            <w:pPr>
              <w:pStyle w:val="TAC"/>
            </w:pPr>
            <w:r w:rsidRPr="0006458D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5AB79" w14:textId="74E82575" w:rsidR="000649E7" w:rsidRPr="0006458D" w:rsidRDefault="000649E7" w:rsidP="000649E7">
            <w:pPr>
              <w:pStyle w:val="TAC"/>
            </w:pPr>
            <w:r w:rsidRPr="0006458D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55E" w14:textId="77777777" w:rsidR="000649E7" w:rsidRPr="0006458D" w:rsidRDefault="000649E7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BAC5" w14:textId="684A1F22" w:rsidR="000649E7" w:rsidRPr="0006458D" w:rsidRDefault="000649E7" w:rsidP="009964B0">
            <w:pPr>
              <w:pStyle w:val="TAC"/>
            </w:pPr>
            <w:r w:rsidRPr="0006458D">
              <w:t>[18.</w:t>
            </w:r>
            <w:r>
              <w:t>5</w:t>
            </w:r>
            <w:r w:rsidRPr="0006458D">
              <w:t>]</w:t>
            </w:r>
          </w:p>
        </w:tc>
      </w:tr>
      <w:tr w:rsidR="000649E7" w:rsidRPr="0006458D" w14:paraId="5D1F9195" w14:textId="77777777" w:rsidTr="0097192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F8798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1A7B6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BD4A0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8B9FF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42422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B048B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A1A52" w14:textId="4E378837" w:rsidR="000649E7" w:rsidRPr="0006458D" w:rsidRDefault="000649E7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07CC1" w14:textId="77777777" w:rsidR="000649E7" w:rsidRPr="0006458D" w:rsidRDefault="000649E7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EBE18" w14:textId="7E995BED" w:rsidR="000649E7" w:rsidRPr="0006458D" w:rsidRDefault="000649E7" w:rsidP="009964B0">
            <w:pPr>
              <w:pStyle w:val="TAC"/>
            </w:pPr>
            <w:r w:rsidRPr="0006458D">
              <w:t>[18.</w:t>
            </w:r>
            <w:r>
              <w:t>0</w:t>
            </w:r>
            <w:r w:rsidRPr="0006458D">
              <w:t>]</w:t>
            </w:r>
          </w:p>
        </w:tc>
      </w:tr>
    </w:tbl>
    <w:p w14:paraId="1F20EC81" w14:textId="77777777" w:rsidR="0089365F" w:rsidRPr="0006458D" w:rsidRDefault="0089365F" w:rsidP="0089365F"/>
    <w:p w14:paraId="4D1DCF81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11.2.2.1.2-5: Minimum requirements for PUSCH, 200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2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89365F" w:rsidRPr="0006458D" w14:paraId="3988CD59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5C0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91E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78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F4B5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8E9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BBC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C71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705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DDFD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54C2356F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6237852F" w14:textId="77777777" w:rsidTr="0089365F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AA9FF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86D3B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3693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85BB0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260C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6A294" w14:textId="77777777" w:rsidR="0089365F" w:rsidRPr="0006458D" w:rsidRDefault="0089365F" w:rsidP="009964B0">
            <w:pPr>
              <w:pStyle w:val="TAC"/>
            </w:pPr>
            <w:r w:rsidRPr="0006458D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7F922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D6072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9E01D" w14:textId="5C68879C" w:rsidR="0089365F" w:rsidRPr="0006458D" w:rsidRDefault="0089365F" w:rsidP="009964B0">
            <w:pPr>
              <w:pStyle w:val="TAC"/>
            </w:pPr>
            <w:r w:rsidRPr="0006458D">
              <w:t>[-</w:t>
            </w:r>
            <w:r w:rsidR="008E3DC0">
              <w:t>2.1</w:t>
            </w:r>
            <w:r w:rsidRPr="0006458D">
              <w:t>]</w:t>
            </w:r>
          </w:p>
        </w:tc>
      </w:tr>
      <w:tr w:rsidR="0089365F" w:rsidRPr="0006458D" w14:paraId="7B124321" w14:textId="77777777" w:rsidTr="0089365F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D55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E8D7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6F3C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35E2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EF85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A386F" w14:textId="77777777" w:rsidR="0089365F" w:rsidRPr="0006458D" w:rsidRDefault="0089365F" w:rsidP="009964B0">
            <w:pPr>
              <w:pStyle w:val="TAC"/>
            </w:pPr>
            <w:r w:rsidRPr="0006458D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3ECD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0D66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D39E0" w14:textId="312756E5" w:rsidR="0089365F" w:rsidRPr="0006458D" w:rsidRDefault="0089365F" w:rsidP="009964B0">
            <w:pPr>
              <w:pStyle w:val="TAC"/>
            </w:pPr>
            <w:r w:rsidRPr="0006458D">
              <w:t>[-2.</w:t>
            </w:r>
            <w:r w:rsidR="008E3DC0">
              <w:t>4</w:t>
            </w:r>
            <w:r w:rsidRPr="0006458D">
              <w:t>]</w:t>
            </w:r>
          </w:p>
        </w:tc>
      </w:tr>
      <w:tr w:rsidR="0089365F" w:rsidRPr="0006458D" w14:paraId="5D65B06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6337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1140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B1CE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180A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11DF8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79FBD" w14:textId="77777777" w:rsidR="0089365F" w:rsidRPr="0006458D" w:rsidRDefault="0089365F" w:rsidP="009964B0">
            <w:pPr>
              <w:pStyle w:val="TAC"/>
            </w:pPr>
            <w:r w:rsidRPr="0006458D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7FE0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A1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572B" w14:textId="77777777" w:rsidR="0089365F" w:rsidRPr="0006458D" w:rsidRDefault="0089365F" w:rsidP="009964B0">
            <w:pPr>
              <w:pStyle w:val="TAC"/>
            </w:pPr>
            <w:r w:rsidRPr="0006458D">
              <w:t>[11.3]</w:t>
            </w:r>
          </w:p>
        </w:tc>
      </w:tr>
      <w:tr w:rsidR="0089365F" w:rsidRPr="0006458D" w14:paraId="3E6FABB2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E8BC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5625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B09B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05DF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288D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8FA2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4D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0CE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B842" w14:textId="4D3D6642" w:rsidR="0089365F" w:rsidRPr="0006458D" w:rsidRDefault="0089365F" w:rsidP="009964B0">
            <w:pPr>
              <w:pStyle w:val="TAC"/>
            </w:pPr>
            <w:r w:rsidRPr="0006458D">
              <w:t>[</w:t>
            </w:r>
            <w:r w:rsidR="008E3DC0">
              <w:t>10.9</w:t>
            </w:r>
            <w:r w:rsidRPr="0006458D">
              <w:t>]</w:t>
            </w:r>
          </w:p>
        </w:tc>
      </w:tr>
      <w:tr w:rsidR="0089365F" w:rsidRPr="0006458D" w14:paraId="7546A65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A9ED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C430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4EBE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A5D1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1742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A6C2" w14:textId="77777777" w:rsidR="0089365F" w:rsidRPr="0006458D" w:rsidRDefault="0089365F" w:rsidP="009964B0">
            <w:pPr>
              <w:pStyle w:val="TAC"/>
            </w:pPr>
            <w:r w:rsidRPr="0006458D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43418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1D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CE8C" w14:textId="77777777" w:rsidR="0089365F" w:rsidRPr="0006458D" w:rsidRDefault="0089365F" w:rsidP="009964B0">
            <w:pPr>
              <w:pStyle w:val="TAC"/>
            </w:pPr>
            <w:r w:rsidRPr="0006458D">
              <w:t>[11.2]</w:t>
            </w:r>
          </w:p>
        </w:tc>
      </w:tr>
      <w:tr w:rsidR="0089365F" w:rsidRPr="0006458D" w14:paraId="6E768D34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8AE3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FBCC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3D5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49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7E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6E8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DDF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576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2852" w14:textId="4788CE5D" w:rsidR="0089365F" w:rsidRPr="0006458D" w:rsidRDefault="0089365F" w:rsidP="009964B0">
            <w:pPr>
              <w:pStyle w:val="TAC"/>
            </w:pPr>
            <w:r w:rsidRPr="0006458D">
              <w:t>[10.</w:t>
            </w:r>
            <w:r w:rsidR="008E3DC0">
              <w:t>7</w:t>
            </w:r>
            <w:r w:rsidRPr="0006458D">
              <w:t>]</w:t>
            </w:r>
          </w:p>
        </w:tc>
      </w:tr>
      <w:tr w:rsidR="0089365F" w:rsidRPr="0006458D" w14:paraId="6A43FA2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405AA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A3B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02B6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EA47A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B8DA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88FEA" w14:textId="77777777" w:rsidR="0089365F" w:rsidRPr="0006458D" w:rsidRDefault="0089365F" w:rsidP="009964B0">
            <w:pPr>
              <w:pStyle w:val="TAC"/>
            </w:pPr>
            <w:r w:rsidRPr="0006458D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5BC48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972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ADBD" w14:textId="77777777" w:rsidR="0089365F" w:rsidRPr="0006458D" w:rsidRDefault="0089365F" w:rsidP="009964B0">
            <w:pPr>
              <w:pStyle w:val="TAC"/>
            </w:pPr>
            <w:r w:rsidRPr="0006458D">
              <w:t>[14.1]</w:t>
            </w:r>
          </w:p>
        </w:tc>
      </w:tr>
      <w:tr w:rsidR="0089365F" w:rsidRPr="0006458D" w14:paraId="27AE2A2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54C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0B3FA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5505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70CB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9C4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8461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4C6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058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A8D1" w14:textId="66619E33" w:rsidR="0089365F" w:rsidRPr="0006458D" w:rsidRDefault="0089365F" w:rsidP="009964B0">
            <w:pPr>
              <w:pStyle w:val="TAC"/>
            </w:pPr>
            <w:r w:rsidRPr="0006458D">
              <w:t>[13.</w:t>
            </w:r>
            <w:r w:rsidR="008E3DC0">
              <w:t>4</w:t>
            </w:r>
            <w:r w:rsidRPr="0006458D">
              <w:t>]</w:t>
            </w:r>
          </w:p>
        </w:tc>
      </w:tr>
      <w:tr w:rsidR="0089365F" w:rsidRPr="0006458D" w14:paraId="3CED119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4C86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9F3C2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9447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BE7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5D6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9429E" w14:textId="77777777" w:rsidR="0089365F" w:rsidRPr="0006458D" w:rsidRDefault="0089365F" w:rsidP="009964B0">
            <w:pPr>
              <w:pStyle w:val="TAC"/>
            </w:pPr>
            <w:r w:rsidRPr="0006458D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D7254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C91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BE87" w14:textId="77777777" w:rsidR="0089365F" w:rsidRPr="0006458D" w:rsidRDefault="0089365F" w:rsidP="009964B0">
            <w:pPr>
              <w:pStyle w:val="TAC"/>
            </w:pPr>
            <w:r w:rsidRPr="0006458D">
              <w:t>[13.7]</w:t>
            </w:r>
          </w:p>
        </w:tc>
      </w:tr>
      <w:tr w:rsidR="0089365F" w:rsidRPr="0006458D" w14:paraId="3CC867C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B1C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A37E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78F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D5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D1B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855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34D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087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A3A" w14:textId="49FEF141" w:rsidR="0089365F" w:rsidRPr="0006458D" w:rsidRDefault="0089365F" w:rsidP="009964B0">
            <w:pPr>
              <w:pStyle w:val="TAC"/>
            </w:pPr>
            <w:r w:rsidRPr="0006458D">
              <w:t>[13.</w:t>
            </w:r>
            <w:r w:rsidR="008E3DC0">
              <w:t>3</w:t>
            </w:r>
            <w:r w:rsidRPr="0006458D">
              <w:t>]</w:t>
            </w:r>
          </w:p>
        </w:tc>
      </w:tr>
      <w:tr w:rsidR="0089365F" w:rsidRPr="0006458D" w14:paraId="54E9E121" w14:textId="77777777" w:rsidTr="0089365F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1BE6A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2DE2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1122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30EEF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09E58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786A9" w14:textId="77777777" w:rsidR="0089365F" w:rsidRPr="0006458D" w:rsidRDefault="0089365F" w:rsidP="009964B0">
            <w:pPr>
              <w:pStyle w:val="TAC"/>
            </w:pPr>
            <w:r w:rsidRPr="0006458D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5E26E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C522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7905C" w14:textId="547A2593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8E3DC0">
              <w:t>4</w:t>
            </w:r>
            <w:r w:rsidRPr="0006458D">
              <w:t>]</w:t>
            </w:r>
          </w:p>
        </w:tc>
      </w:tr>
      <w:tr w:rsidR="0089365F" w:rsidRPr="0006458D" w14:paraId="654E3A7B" w14:textId="77777777" w:rsidTr="0089365F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E824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9E9F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082D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461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61EA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9468" w14:textId="77777777" w:rsidR="0089365F" w:rsidRPr="0006458D" w:rsidRDefault="0089365F" w:rsidP="009964B0">
            <w:pPr>
              <w:pStyle w:val="TAC"/>
            </w:pPr>
            <w:r w:rsidRPr="0006458D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1578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70EA2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95928" w14:textId="6D0065DF" w:rsidR="0089365F" w:rsidRPr="0006458D" w:rsidRDefault="0089365F" w:rsidP="009964B0">
            <w:pPr>
              <w:pStyle w:val="TAC"/>
            </w:pPr>
            <w:r w:rsidRPr="0006458D">
              <w:t>[1.</w:t>
            </w:r>
            <w:r w:rsidR="008E3DC0">
              <w:t>1</w:t>
            </w:r>
            <w:r w:rsidRPr="0006458D">
              <w:t>]</w:t>
            </w:r>
          </w:p>
        </w:tc>
      </w:tr>
      <w:tr w:rsidR="0089365F" w:rsidRPr="0006458D" w14:paraId="0BFE84D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670B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E721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AFDB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46C3D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9255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9875E" w14:textId="77777777" w:rsidR="0089365F" w:rsidRPr="0006458D" w:rsidRDefault="0089365F" w:rsidP="009964B0">
            <w:pPr>
              <w:pStyle w:val="TAC"/>
            </w:pPr>
            <w:r w:rsidRPr="0006458D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AED0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5A4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76DA" w14:textId="77777777" w:rsidR="0089365F" w:rsidRPr="0006458D" w:rsidRDefault="0089365F" w:rsidP="009964B0">
            <w:pPr>
              <w:pStyle w:val="TAC"/>
            </w:pPr>
            <w:r w:rsidRPr="0006458D">
              <w:t>[21.5]</w:t>
            </w:r>
          </w:p>
        </w:tc>
      </w:tr>
      <w:tr w:rsidR="0089365F" w:rsidRPr="0006458D" w14:paraId="7A0FAC2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A879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180A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07E3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7337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E1F2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D89C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B87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7BF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225A" w14:textId="43510450" w:rsidR="0089365F" w:rsidRPr="0006458D" w:rsidRDefault="0089365F" w:rsidP="009964B0">
            <w:pPr>
              <w:pStyle w:val="TAC"/>
            </w:pPr>
            <w:r w:rsidRPr="0006458D">
              <w:t>[20.</w:t>
            </w:r>
            <w:r w:rsidR="008E3DC0">
              <w:t>2</w:t>
            </w:r>
            <w:r w:rsidRPr="0006458D">
              <w:t>]</w:t>
            </w:r>
          </w:p>
        </w:tc>
      </w:tr>
      <w:tr w:rsidR="0089365F" w:rsidRPr="0006458D" w14:paraId="305A93AC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D90F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E4FC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78A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9C22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9D74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40CAA" w14:textId="77777777" w:rsidR="0089365F" w:rsidRPr="0006458D" w:rsidRDefault="0089365F" w:rsidP="009964B0">
            <w:pPr>
              <w:pStyle w:val="TAC"/>
            </w:pPr>
            <w:r w:rsidRPr="0006458D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6C21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24F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8BFE" w14:textId="77777777" w:rsidR="0089365F" w:rsidRPr="0006458D" w:rsidRDefault="0089365F" w:rsidP="009964B0">
            <w:pPr>
              <w:pStyle w:val="TAC"/>
            </w:pPr>
            <w:r w:rsidRPr="0006458D">
              <w:t>[19.0]</w:t>
            </w:r>
          </w:p>
        </w:tc>
      </w:tr>
      <w:tr w:rsidR="0089365F" w:rsidRPr="0006458D" w14:paraId="3A6220D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05D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F6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4E3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F42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DB1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76B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2C6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193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2765" w14:textId="161F44E9" w:rsidR="0089365F" w:rsidRPr="0006458D" w:rsidRDefault="0089365F" w:rsidP="009964B0">
            <w:pPr>
              <w:pStyle w:val="TAC"/>
            </w:pPr>
            <w:r w:rsidRPr="0006458D">
              <w:t>[18.</w:t>
            </w:r>
            <w:r w:rsidR="008E3DC0">
              <w:t>2</w:t>
            </w:r>
            <w:r w:rsidRPr="0006458D">
              <w:t>]</w:t>
            </w:r>
          </w:p>
        </w:tc>
      </w:tr>
    </w:tbl>
    <w:p w14:paraId="61938996" w14:textId="77777777" w:rsidR="0089365F" w:rsidRPr="0006458D" w:rsidRDefault="0089365F" w:rsidP="0089365F">
      <w:pPr>
        <w:rPr>
          <w:noProof/>
        </w:rPr>
      </w:pPr>
    </w:p>
    <w:p w14:paraId="4C4C1ECC" w14:textId="77777777" w:rsidR="00F31A68" w:rsidRPr="00DC4968" w:rsidRDefault="00F31A68" w:rsidP="00F31A68">
      <w:pPr>
        <w:rPr>
          <w:noProof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8E422" w14:textId="77777777" w:rsidR="00EF338E" w:rsidRDefault="00EF338E">
      <w:r>
        <w:separator/>
      </w:r>
    </w:p>
  </w:endnote>
  <w:endnote w:type="continuationSeparator" w:id="0">
    <w:p w14:paraId="75830E29" w14:textId="77777777" w:rsidR="00EF338E" w:rsidRDefault="00EF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DCAD4" w14:textId="77777777" w:rsidR="00EF338E" w:rsidRDefault="00EF338E">
      <w:r>
        <w:separator/>
      </w:r>
    </w:p>
  </w:footnote>
  <w:footnote w:type="continuationSeparator" w:id="0">
    <w:p w14:paraId="4F088609" w14:textId="77777777" w:rsidR="00EF338E" w:rsidRDefault="00EF3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3566BD" w:rsidRDefault="003566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2B"/>
    <w:rsid w:val="0001291D"/>
    <w:rsid w:val="00021567"/>
    <w:rsid w:val="00022E4A"/>
    <w:rsid w:val="000359E6"/>
    <w:rsid w:val="000526D6"/>
    <w:rsid w:val="00055076"/>
    <w:rsid w:val="000555AF"/>
    <w:rsid w:val="000649E7"/>
    <w:rsid w:val="000A6394"/>
    <w:rsid w:val="000B7FED"/>
    <w:rsid w:val="000C038A"/>
    <w:rsid w:val="000C6598"/>
    <w:rsid w:val="000D655A"/>
    <w:rsid w:val="000F2BA9"/>
    <w:rsid w:val="00104DD8"/>
    <w:rsid w:val="0010701A"/>
    <w:rsid w:val="00114BD8"/>
    <w:rsid w:val="00115052"/>
    <w:rsid w:val="00120B31"/>
    <w:rsid w:val="001228C9"/>
    <w:rsid w:val="00145D43"/>
    <w:rsid w:val="00156AB8"/>
    <w:rsid w:val="00173137"/>
    <w:rsid w:val="00191526"/>
    <w:rsid w:val="00192C46"/>
    <w:rsid w:val="001A08B3"/>
    <w:rsid w:val="001A7B60"/>
    <w:rsid w:val="001B52F0"/>
    <w:rsid w:val="001B7A65"/>
    <w:rsid w:val="001C1FA1"/>
    <w:rsid w:val="001D6259"/>
    <w:rsid w:val="001E41F3"/>
    <w:rsid w:val="00205362"/>
    <w:rsid w:val="0024556B"/>
    <w:rsid w:val="00250730"/>
    <w:rsid w:val="0026004D"/>
    <w:rsid w:val="002640DD"/>
    <w:rsid w:val="0026664A"/>
    <w:rsid w:val="00275D12"/>
    <w:rsid w:val="0027644C"/>
    <w:rsid w:val="00277F75"/>
    <w:rsid w:val="00284FEB"/>
    <w:rsid w:val="002860C4"/>
    <w:rsid w:val="002B28AD"/>
    <w:rsid w:val="002B5741"/>
    <w:rsid w:val="002D0068"/>
    <w:rsid w:val="002D5D0C"/>
    <w:rsid w:val="002D66AF"/>
    <w:rsid w:val="00305409"/>
    <w:rsid w:val="00331359"/>
    <w:rsid w:val="003566BD"/>
    <w:rsid w:val="003609EF"/>
    <w:rsid w:val="0036231A"/>
    <w:rsid w:val="00363716"/>
    <w:rsid w:val="00374DD4"/>
    <w:rsid w:val="003E1A36"/>
    <w:rsid w:val="003E280A"/>
    <w:rsid w:val="00410371"/>
    <w:rsid w:val="00412A07"/>
    <w:rsid w:val="004217BF"/>
    <w:rsid w:val="004230FE"/>
    <w:rsid w:val="004242F1"/>
    <w:rsid w:val="00461B5C"/>
    <w:rsid w:val="004B75B7"/>
    <w:rsid w:val="004C7965"/>
    <w:rsid w:val="004D170E"/>
    <w:rsid w:val="004D35B9"/>
    <w:rsid w:val="004D6E8F"/>
    <w:rsid w:val="00506CD7"/>
    <w:rsid w:val="00513C65"/>
    <w:rsid w:val="0051580D"/>
    <w:rsid w:val="00522859"/>
    <w:rsid w:val="0053520B"/>
    <w:rsid w:val="005455B8"/>
    <w:rsid w:val="00547111"/>
    <w:rsid w:val="00582A6B"/>
    <w:rsid w:val="00592D00"/>
    <w:rsid w:val="00592D74"/>
    <w:rsid w:val="005E2C44"/>
    <w:rsid w:val="00621188"/>
    <w:rsid w:val="00624943"/>
    <w:rsid w:val="006257ED"/>
    <w:rsid w:val="006564CD"/>
    <w:rsid w:val="0066002D"/>
    <w:rsid w:val="006719B6"/>
    <w:rsid w:val="00675848"/>
    <w:rsid w:val="00695808"/>
    <w:rsid w:val="006B46FB"/>
    <w:rsid w:val="006E1744"/>
    <w:rsid w:val="006E21FB"/>
    <w:rsid w:val="006F1AD3"/>
    <w:rsid w:val="00700E4D"/>
    <w:rsid w:val="007039F6"/>
    <w:rsid w:val="007363BB"/>
    <w:rsid w:val="00761235"/>
    <w:rsid w:val="00765B45"/>
    <w:rsid w:val="00773A07"/>
    <w:rsid w:val="00773D66"/>
    <w:rsid w:val="0078649F"/>
    <w:rsid w:val="00786AEE"/>
    <w:rsid w:val="00790EFC"/>
    <w:rsid w:val="00792342"/>
    <w:rsid w:val="007977A8"/>
    <w:rsid w:val="007B512A"/>
    <w:rsid w:val="007C2097"/>
    <w:rsid w:val="007D3DC4"/>
    <w:rsid w:val="007D4940"/>
    <w:rsid w:val="007D6A07"/>
    <w:rsid w:val="007F7259"/>
    <w:rsid w:val="00800765"/>
    <w:rsid w:val="008040A8"/>
    <w:rsid w:val="00811F75"/>
    <w:rsid w:val="008279FA"/>
    <w:rsid w:val="00832AA4"/>
    <w:rsid w:val="008464BE"/>
    <w:rsid w:val="008579F4"/>
    <w:rsid w:val="0086133C"/>
    <w:rsid w:val="008626E7"/>
    <w:rsid w:val="00870EE7"/>
    <w:rsid w:val="0089191F"/>
    <w:rsid w:val="0089365F"/>
    <w:rsid w:val="008A45A6"/>
    <w:rsid w:val="008A5B8B"/>
    <w:rsid w:val="008B0E82"/>
    <w:rsid w:val="008C4567"/>
    <w:rsid w:val="008D1B4A"/>
    <w:rsid w:val="008D1B84"/>
    <w:rsid w:val="008D4141"/>
    <w:rsid w:val="008E3DC0"/>
    <w:rsid w:val="008E6814"/>
    <w:rsid w:val="008F686C"/>
    <w:rsid w:val="00903356"/>
    <w:rsid w:val="009148DE"/>
    <w:rsid w:val="009777D9"/>
    <w:rsid w:val="00990777"/>
    <w:rsid w:val="00991B88"/>
    <w:rsid w:val="009964B0"/>
    <w:rsid w:val="009A5753"/>
    <w:rsid w:val="009A579D"/>
    <w:rsid w:val="009B2BDB"/>
    <w:rsid w:val="009C1982"/>
    <w:rsid w:val="009C5A61"/>
    <w:rsid w:val="009E3297"/>
    <w:rsid w:val="009F734F"/>
    <w:rsid w:val="00A06590"/>
    <w:rsid w:val="00A246B6"/>
    <w:rsid w:val="00A24753"/>
    <w:rsid w:val="00A27CFF"/>
    <w:rsid w:val="00A34F24"/>
    <w:rsid w:val="00A40C4E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06A52"/>
    <w:rsid w:val="00B22263"/>
    <w:rsid w:val="00B258BB"/>
    <w:rsid w:val="00B40AB6"/>
    <w:rsid w:val="00B45033"/>
    <w:rsid w:val="00B54F41"/>
    <w:rsid w:val="00B67B97"/>
    <w:rsid w:val="00B83EC7"/>
    <w:rsid w:val="00B968C8"/>
    <w:rsid w:val="00BA3EC5"/>
    <w:rsid w:val="00BA51B1"/>
    <w:rsid w:val="00BA51D9"/>
    <w:rsid w:val="00BB543D"/>
    <w:rsid w:val="00BB5DFC"/>
    <w:rsid w:val="00BC09D3"/>
    <w:rsid w:val="00BD279D"/>
    <w:rsid w:val="00BD6BB8"/>
    <w:rsid w:val="00C15AE4"/>
    <w:rsid w:val="00C17252"/>
    <w:rsid w:val="00C25ED2"/>
    <w:rsid w:val="00C3416D"/>
    <w:rsid w:val="00C434B4"/>
    <w:rsid w:val="00C66BA2"/>
    <w:rsid w:val="00C77A62"/>
    <w:rsid w:val="00C90301"/>
    <w:rsid w:val="00C95985"/>
    <w:rsid w:val="00C95F48"/>
    <w:rsid w:val="00CC5026"/>
    <w:rsid w:val="00CC68D0"/>
    <w:rsid w:val="00CC7419"/>
    <w:rsid w:val="00CE1117"/>
    <w:rsid w:val="00CE3186"/>
    <w:rsid w:val="00CE71EC"/>
    <w:rsid w:val="00CF7F52"/>
    <w:rsid w:val="00D03F9A"/>
    <w:rsid w:val="00D06D51"/>
    <w:rsid w:val="00D1258E"/>
    <w:rsid w:val="00D2107B"/>
    <w:rsid w:val="00D24991"/>
    <w:rsid w:val="00D43550"/>
    <w:rsid w:val="00D50255"/>
    <w:rsid w:val="00D56CD3"/>
    <w:rsid w:val="00D66F5E"/>
    <w:rsid w:val="00D7725A"/>
    <w:rsid w:val="00DE34CF"/>
    <w:rsid w:val="00DF71F5"/>
    <w:rsid w:val="00E01AF6"/>
    <w:rsid w:val="00E135FF"/>
    <w:rsid w:val="00E13F3D"/>
    <w:rsid w:val="00E302CA"/>
    <w:rsid w:val="00E33D49"/>
    <w:rsid w:val="00E34898"/>
    <w:rsid w:val="00E54104"/>
    <w:rsid w:val="00E5415A"/>
    <w:rsid w:val="00E76B2F"/>
    <w:rsid w:val="00E83785"/>
    <w:rsid w:val="00E93BB6"/>
    <w:rsid w:val="00EB09B7"/>
    <w:rsid w:val="00EE7D7C"/>
    <w:rsid w:val="00EF31D6"/>
    <w:rsid w:val="00EF338E"/>
    <w:rsid w:val="00F21B6D"/>
    <w:rsid w:val="00F21DFB"/>
    <w:rsid w:val="00F25D98"/>
    <w:rsid w:val="00F300FB"/>
    <w:rsid w:val="00F30E6C"/>
    <w:rsid w:val="00F31A68"/>
    <w:rsid w:val="00F335B4"/>
    <w:rsid w:val="00F336CC"/>
    <w:rsid w:val="00FA1E97"/>
    <w:rsid w:val="00FB09DA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BB54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543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2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936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365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936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936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9365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89365F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936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365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936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9365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9365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89365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9365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9365F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89365F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89365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89365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89365F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89365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89365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89365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89365F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89365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9365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9365F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89365F"/>
    <w:rPr>
      <w:color w:val="808080"/>
      <w:shd w:val="clear" w:color="auto" w:fill="E6E6E6"/>
    </w:rPr>
  </w:style>
  <w:style w:type="character" w:customStyle="1" w:styleId="EXCar">
    <w:name w:val="EX Car"/>
    <w:rsid w:val="0089365F"/>
    <w:rPr>
      <w:lang w:val="en-GB" w:eastAsia="en-US"/>
    </w:rPr>
  </w:style>
  <w:style w:type="character" w:customStyle="1" w:styleId="msoins0">
    <w:name w:val="msoins"/>
    <w:rsid w:val="0089365F"/>
  </w:style>
  <w:style w:type="character" w:customStyle="1" w:styleId="B4Char">
    <w:name w:val="B4 Char"/>
    <w:link w:val="B4"/>
    <w:rsid w:val="0089365F"/>
    <w:rPr>
      <w:rFonts w:ascii="Times New Roman" w:hAnsi="Times New Roman"/>
      <w:lang w:val="en-GB" w:eastAsia="en-US"/>
    </w:rPr>
  </w:style>
  <w:style w:type="character" w:styleId="PageNumber">
    <w:name w:val="page number"/>
    <w:rsid w:val="0089365F"/>
  </w:style>
  <w:style w:type="paragraph" w:customStyle="1" w:styleId="Reference">
    <w:name w:val="Reference"/>
    <w:basedOn w:val="Normal"/>
    <w:rsid w:val="0089365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89365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89365F"/>
    <w:rPr>
      <w:i/>
      <w:iCs/>
    </w:rPr>
  </w:style>
  <w:style w:type="character" w:styleId="IntenseEmphasis">
    <w:name w:val="Intense Emphasis"/>
    <w:uiPriority w:val="21"/>
    <w:qFormat/>
    <w:rsid w:val="0089365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89365F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8936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89365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89365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89365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89365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89365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89365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8936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89365F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89365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89365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89365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89365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89365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89365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89365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89365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89365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89365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8936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9365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89365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89365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89365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89365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89365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89365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89365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89365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89365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8936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89365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89365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89365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89365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89365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89365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89365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89365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89365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89365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89365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89365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9365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89365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89365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89365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89365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89365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89365F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89365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89365F"/>
  </w:style>
  <w:style w:type="numbering" w:customStyle="1" w:styleId="NoList2">
    <w:name w:val="No List2"/>
    <w:next w:val="NoList"/>
    <w:uiPriority w:val="99"/>
    <w:semiHidden/>
    <w:unhideWhenUsed/>
    <w:rsid w:val="0089365F"/>
  </w:style>
  <w:style w:type="table" w:customStyle="1" w:styleId="TableGrid4">
    <w:name w:val="Table Grid4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9365F"/>
  </w:style>
  <w:style w:type="table" w:customStyle="1" w:styleId="TableGrid5">
    <w:name w:val="Table Grid5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89365F"/>
  </w:style>
  <w:style w:type="table" w:customStyle="1" w:styleId="TableGrid6">
    <w:name w:val="Table Grid6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89365F"/>
  </w:style>
  <w:style w:type="numbering" w:customStyle="1" w:styleId="NoList6">
    <w:name w:val="No List6"/>
    <w:next w:val="NoList"/>
    <w:semiHidden/>
    <w:unhideWhenUsed/>
    <w:rsid w:val="0089365F"/>
  </w:style>
  <w:style w:type="numbering" w:customStyle="1" w:styleId="NoList7">
    <w:name w:val="No List7"/>
    <w:next w:val="NoList"/>
    <w:semiHidden/>
    <w:unhideWhenUsed/>
    <w:rsid w:val="0089365F"/>
  </w:style>
  <w:style w:type="numbering" w:customStyle="1" w:styleId="NoList8">
    <w:name w:val="No List8"/>
    <w:next w:val="NoList"/>
    <w:uiPriority w:val="99"/>
    <w:semiHidden/>
    <w:unhideWhenUsed/>
    <w:rsid w:val="0089365F"/>
  </w:style>
  <w:style w:type="character" w:styleId="PlaceholderText">
    <w:name w:val="Placeholder Text"/>
    <w:uiPriority w:val="99"/>
    <w:semiHidden/>
    <w:rsid w:val="0089365F"/>
    <w:rPr>
      <w:color w:val="808080"/>
    </w:rPr>
  </w:style>
  <w:style w:type="paragraph" w:customStyle="1" w:styleId="TOC92">
    <w:name w:val="TOC 92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89365F"/>
  </w:style>
  <w:style w:type="table" w:customStyle="1" w:styleId="TableGrid7">
    <w:name w:val="Table Grid7"/>
    <w:basedOn w:val="TableNormal"/>
    <w:next w:val="TableGrid"/>
    <w:uiPriority w:val="39"/>
    <w:rsid w:val="0089365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AA3DA-D1B8-4EC3-A2F6-C0EDC44F0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478</TotalTime>
  <Pages>4</Pages>
  <Words>1217</Words>
  <Characters>6452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39</cp:revision>
  <cp:lastPrinted>1899-12-31T23:00:00Z</cp:lastPrinted>
  <dcterms:created xsi:type="dcterms:W3CDTF">2019-04-27T18:23:00Z</dcterms:created>
  <dcterms:modified xsi:type="dcterms:W3CDTF">2019-10-04T13:31:00Z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